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porter/src/send/send.c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ファイル"/>
    <w:p>
      <w:pPr>
        <w:pStyle w:val="10"/>
      </w:pPr>
      <w:r>
        <w:t xml:space="preserve">ファイル</w:t>
      </w:r>
    </w:p>
    <w:bookmarkStart w:id="24" w:name="portersrcsendsend.c"/>
    <w:p>
      <w:pPr>
        <w:pStyle w:val="2"/>
      </w:pPr>
      <w:r>
        <w:t xml:space="preserve">porter/src/send/send.c</w:t>
      </w:r>
    </w:p>
    <w:p>
      <w:pPr>
        <w:pStyle w:val="FirstParagraph"/>
      </w:pPr>
      <w:r>
        <w:rPr>
          <w:rFonts w:hint="eastAsia"/>
        </w:rPr>
        <w:t xml:space="preserve">送信テストコマンド。</w:t>
      </w:r>
    </w:p>
    <w:p>
      <w:pPr>
        <w:pStyle w:val="af4"/>
      </w:pPr>
      <w:r>
        <w:rPr>
          <w:rFonts w:hint="eastAsia"/>
        </w:rPr>
        <w:t xml:space="preserve">指定サービスへデータを対話式に送信する</w:t>
      </w:r>
      <w:r>
        <w:t xml:space="preserve"> CLI テストコマンドです。</w:t>
      </w:r>
      <w:r>
        <w:br/>
      </w:r>
      <w:r>
        <w:t xml:space="preserve">1 </w:t>
      </w:r>
      <w:r>
        <w:rPr>
          <w:rFonts w:hint="eastAsia"/>
        </w:rPr>
        <w:t xml:space="preserve">回のセッション内でメッセージを連続して送信できます。</w:t>
      </w:r>
      <w:r>
        <w:br/>
      </w:r>
      <w:r>
        <w:rPr>
          <w:rFonts w:hint="eastAsia"/>
        </w:rPr>
        <w:t xml:space="preserve">各送信後に次のメッセージを送るか終了するかを選択できます。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双方向モードでは相手から受信したメッセージも標準出力に表示します。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1.3.0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3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3"/>
    <w:bookmarkEnd w:id="24"/>
    <w:bookmarkEnd w:id="25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26"/>
    <w:bookmarkEnd w:id="27"/>
    <w:bookmarkStart w:id="29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</w:t>
      </w:r>
      <w:r>
        <w:t xml:space="preserve"> (unicast_bidir </w:t>
      </w:r>
      <w:r>
        <w:rPr>
          <w:rFonts w:hint="eastAsia"/>
        </w:rPr>
        <w:t xml:space="preserve">モード用)。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28"/>
    <w:bookmarkEnd w:id="29"/>
    <w:bookmarkStart w:id="3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1"/>
    <w:bookmarkEnd w:id="32"/>
    <w:bookmarkStart w:id="35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3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3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End w:id="39"/>
    <w:bookmarkStart w:id="41" w:name="変数"/>
    <w:p>
      <w:pPr>
        <w:pStyle w:val="10"/>
      </w:pPr>
      <w:r>
        <w:rPr>
          <w:rFonts w:hint="eastAsia"/>
        </w:rPr>
        <w:t xml:space="preserve">変数</w:t>
      </w:r>
    </w:p>
    <w:bookmarkStart w:id="40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40"/>
    <w:bookmarkEnd w:id="41"/>
    <w:bookmarkStart w:id="4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2" w:name="input_buf_size"/>
    <w:p>
      <w:pPr>
        <w:pStyle w:val="2"/>
      </w:pPr>
      <w:r>
        <w:t xml:space="preserve">INPUT_BUF_SIZE</w:t>
      </w:r>
    </w:p>
    <w:p>
      <w:pPr>
        <w:pStyle w:val="SourceCode"/>
      </w:pPr>
      <w:r>
        <w:rPr>
          <w:rStyle w:val="PreprocessorTok"/>
        </w:rPr>
        <w:t xml:space="preserve">#define INPUT_BUF_SIZE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2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入力バッファサイズ。POTR_MAX_MESSAGE_SIZE</w:t>
      </w:r>
      <w:r>
        <w:t xml:space="preserve"> + </w:t>
      </w:r>
      <w:r>
        <w:rPr>
          <w:rFonts w:hint="eastAsia"/>
        </w:rPr>
        <w:t xml:space="preserve">改行</w:t>
      </w:r>
      <w:r>
        <w:t xml:space="preserve"> + NUL。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porter/src/send/send.c</dc:title>
  <dc:creator>doxygen and doxybook2</dc:creator>
  <cp:keywords/>
  <dcterms:created xsi:type="dcterms:W3CDTF">2026-04-02T12:35:40Z</dcterms:created>
  <dcterms:modified xsi:type="dcterms:W3CDTF">2026-04-02T12:35:40Z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