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PotrPayloadElem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17"/>
    <w:bookmarkStart w:id="18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18"/>
    <w:bookmarkStart w:id="19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19"/>
    <w:bookmarkStart w:id="20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PotrPayloadElem</dc:title>
  <dc:creator>doxygen and doxybook2</dc:creator>
  <cp:keywords/>
  <dcterms:created xsi:type="dcterms:W3CDTF">2026-04-02T12:29:21Z</dcterms:created>
  <dcterms:modified xsi:type="dcterms:W3CDTF">2026-04-02T12:29:21Z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送信キューの 1 エントリ。ペイロードエレメント 1 個分のデータを保持する。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