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関数ポインタキャッシュエントリ。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funcman__objec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funcman__objec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2026-04-02T12:28:20Z</dcterms:created>
  <dcterms:modified xsi:type="dcterms:W3CDTF">2026-04-02T12:28:20Z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