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porter/libsrc/porter/infra/crypto/crypto_windows.c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01545ac89c87590c934a2dfec33eedce340dd93"/>
    <w:p>
      <w:pPr>
        <w:pStyle w:val="2"/>
      </w:pPr>
      <w:r>
        <w:t xml:space="preserve">porter/libsrc/porter/infra/crypto/crypto_windows.c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向け暗号化・復号モジュール</w:t>
      </w:r>
      <w:r>
        <w:t xml:space="preserve"> (CNG AES-256-GCM)。</w:t>
      </w:r>
    </w:p>
    <w:p>
      <w:pPr>
        <w:pStyle w:val="af4"/>
      </w:pPr>
      <w:r>
        <w:t xml:space="preserve">Windows CNG (Cryptography Next Generation) の BCrypt API </w:t>
      </w:r>
      <w:r>
        <w:rPr>
          <w:rFonts w:hint="eastAsia"/>
        </w:rPr>
        <w:t xml:space="preserve">を使用して</w:t>
      </w:r>
      <w:r>
        <w:t xml:space="preserve"> AES-256-GCM </w:t>
      </w:r>
      <w:r>
        <w:rPr>
          <w:rFonts w:hint="eastAsia"/>
        </w:rPr>
        <w:t xml:space="preserve">暗号化・復号を実装します。</w:t>
      </w:r>
      <w:r>
        <w:br/>
      </w:r>
      <w:r>
        <w:t xml:space="preserve">Linux </w:t>
      </w:r>
      <w:r>
        <w:rPr>
          <w:rFonts w:hint="eastAsia"/>
        </w:rPr>
        <w:t xml:space="preserve">実装</w:t>
      </w:r>
      <w:r>
        <w:t xml:space="preserve"> (OpenSSL) </w:t>
      </w:r>
      <w:r>
        <w:rPr>
          <w:rFonts w:hint="eastAsia"/>
        </w:rPr>
        <w:t xml:space="preserve">と同一の</w:t>
      </w:r>
      <w:r>
        <w:t xml:space="preserve"> wire フォーマット </w:t>
      </w:r>
      <w:r>
        <w:rPr>
          <w:rFonts w:hint="eastAsia"/>
        </w:rPr>
        <w:t xml:space="preserve">([暗号文][GCM</w:t>
      </w:r>
      <w:r>
        <w:t xml:space="preserve"> タグ 16B]) </w:t>
      </w:r>
      <w:r>
        <w:rPr>
          <w:rFonts w:hint="eastAsia"/>
        </w:rPr>
        <w:t xml:space="preserve">を使用するため、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  <w:r>
        <w:br/>
      </w:r>
      <w:r>
        <w:rPr>
          <w:rFonts w:hint="eastAsia"/>
        </w:rPr>
        <w:t xml:space="preserve">本ファイルは</w:t>
      </w:r>
      <w:r>
        <w:t xml:space="preserve"> Windows ビルドでのみコンパイルされます (_WIN32 </w:t>
      </w:r>
      <w:r>
        <w:rPr>
          <w:rFonts w:hint="eastAsia"/>
        </w:rPr>
        <w:t xml:space="preserve">定義時)。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bookmarkEnd w:id="20"/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porter/libsrc/porter/infra/crypto/crypto_windows.c</dc:title>
  <dc:creator>doxygen and doxybook2</dc:creator>
  <cp:keywords/>
  <dcterms:created xsi:type="dcterms:W3CDTF">2026-04-02T12:29:58Z</dcterms:created>
  <dcterms:modified xsi:type="dcterms:W3CDTF">2026-04-02T12:29:58Z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Windows 向け暗号化・復号モジュール (CNG AES-256-GCM)。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