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TcpRecvArg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TcpRecvArg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6108700" cy="3734502"/>
            <wp:effectExtent b="0" l="0" r="0" t="0"/>
            <wp:docPr descr="TcpRecvArg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87995edef4e57d83a012096d0b8a9de25bbbf984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73450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TcpRecvArg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25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ctx"/>
    <w:p>
      <w:pPr>
        <w:pStyle w:val="2"/>
      </w:pPr>
      <w:r>
        <w:t xml:space="preserve">ctx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</w:p>
    <w:bookmarkEnd w:id="22"/>
    <w:bookmarkStart w:id="23" w:name="path_idx"/>
    <w:p>
      <w:pPr>
        <w:pStyle w:val="2"/>
      </w:pPr>
      <w:r>
        <w:t xml:space="preserve">path_idx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</w:p>
    <w:bookmarkEnd w:id="23"/>
    <w:bookmarkStart w:id="24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TcpRecvArg</dc:title>
  <dc:creator>doxygen and doxybook2</dc:creator>
  <cp:keywords/>
  <dcterms:created xsi:type="dcterms:W3CDTF">2026-04-02T12:29:30Z</dcterms:created>
  <dcterms:modified xsi:type="dcterms:W3CDTF">2026-04-02T12:29:30Z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