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38.png" ContentType="image/png"/>
  <Override PartName="/word/media/rId35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calc.net/libsrc/CalcLib/CalcLibrary.cs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library.cs"/>
    <w:p>
      <w:pPr>
        <w:pStyle w:val="2"/>
      </w:pPr>
      <w:r>
        <w:t xml:space="preserve">calc.net/libsrc/CalcLib/CalcLibrary.cs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ライブラリラッパーのメイン公開</w:t>
      </w:r>
      <w:r>
        <w:t xml:space="preserve"> API。</w:t>
      </w:r>
    </w:p>
    <w:p>
      <w:pPr>
        <w:pStyle w:val="af4"/>
      </w:pPr>
      <w:r>
        <w:t xml:space="preserve">P/Invoke </w:t>
      </w:r>
      <w:r>
        <w:rPr>
          <w:rFonts w:hint="eastAsia"/>
        </w:rPr>
        <w:t xml:space="preserve">を通じてネイティブ</w:t>
      </w:r>
      <w:r>
        <w:t xml:space="preserve"> calc </w:t>
      </w:r>
      <w:r>
        <w:rPr>
          <w:rFonts w:hint="eastAsia"/>
        </w:rPr>
        <w:t xml:space="preserve">ライブラリを使用して</w:t>
      </w:r>
      <w:r>
        <w:t xml:space="preserve"> </w:t>
      </w:r>
      <w:r>
        <w:rPr>
          <w:rFonts w:hint="eastAsia"/>
        </w:rPr>
        <w:t xml:space="preserve">計算を実行するためのメイン公開</w:t>
      </w:r>
      <w:r>
        <w:t xml:space="preserve"> API </w:t>
      </w:r>
      <w:r>
        <w:rPr>
          <w:rFonts w:hint="eastAsia"/>
        </w:rPr>
        <w:t xml:space="preserve">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55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4" w:name="calclibcalclibrary"/>
    <w:p>
      <w:pPr>
        <w:pStyle w:val="2"/>
      </w:pPr>
      <w:r>
        <w:t xml:space="preserve">CalcLib::CalcLibrary</w:t>
      </w:r>
    </w:p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bookmarkStart w:id="53" w:name="関数"/>
    <w:p>
      <w:pPr>
        <w:pStyle w:val="3"/>
      </w:pPr>
      <w:r>
        <w:rPr>
          <w:rFonts w:hint="eastAsia"/>
        </w:rPr>
        <w:t xml:space="preserve">関数</w:t>
      </w:r>
    </w:p>
    <w:bookmarkStart w:id="30" w:name="calculate"/>
    <w:p>
      <w:pPr>
        <w:pStyle w:val="4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23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1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3"/>
    <w:bookmarkStart w:id="24" w:name="戻り値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End w:id="24"/>
    <w:bookmarkStart w:id="29" w:name="呼び出し元"/>
    <w:p>
      <w:pPr>
        <w:pStyle w:val="5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695575" cy="1581150"/>
            <wp:effectExtent b="0" l="0" r="0" t="0"/>
            <wp:docPr descr="Calculate の呼び出し元" title="" id="26" name="Picture"/>
            <a:graphic>
              <a:graphicData uri="http://schemas.openxmlformats.org/drawingml/2006/picture">
                <pic:pic>
                  <pic:nvPicPr>
                    <pic:cNvPr descr="puml_f392b47ef911f7e4cea633983abaaf7b6a8ca5f3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 </w:t>
      </w:r>
      <w:r>
        <w:rPr>
          <w:rFonts w:hint="eastAsia"/>
        </w:rPr>
        <w:t xml:space="preserve">の呼び出し元</w:t>
      </w:r>
    </w:p>
    <w:bookmarkEnd w:id="29"/>
    <w:bookmarkEnd w:id="30"/>
    <w:bookmarkStart w:id="40" w:name="calculateorthrow"/>
    <w:p>
      <w:pPr>
        <w:pStyle w:val="4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31" w:name="引数-1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2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1"/>
    <w:bookmarkStart w:id="32" w:name="例外"/>
    <w:p>
      <w:pPr>
        <w:pStyle w:val="5"/>
      </w:pPr>
      <w:r>
        <w:rPr>
          <w:rFonts w:hint="eastAsia"/>
        </w:rPr>
        <w:t xml:space="preserve">例外</w:t>
      </w:r>
    </w:p>
    <w:bookmarkEnd w:id="32"/>
    <w:bookmarkStart w:id="33" w:name="calcexception-計算が失敗した場合-例-ゼロ除算または無効な演算種別"/>
    <w:p>
      <w:pPr>
        <w:pStyle w:val="5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33"/>
    <w:bookmarkStart w:id="34" w:name="戻り値-1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End w:id="34"/>
    <w:bookmarkStart w:id="39" w:name="呼び出し先"/>
    <w:p>
      <w:pPr>
        <w:pStyle w:val="5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438275" cy="1581150"/>
            <wp:effectExtent b="0" l="0" r="0" t="0"/>
            <wp:docPr descr="CalculateOrThrow の呼び出し先" title="" id="36" name="Picture"/>
            <a:graphic>
              <a:graphicData uri="http://schemas.openxmlformats.org/drawingml/2006/picture">
                <pic:pic>
                  <pic:nvPicPr>
                    <pic:cNvPr descr="puml_0485fef3a102d7c15232d3401b9d249520985e42.sv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CalculateOrThrow </w:t>
      </w:r>
      <w:r>
        <w:rPr>
          <w:rFonts w:hint="eastAsia"/>
        </w:rPr>
        <w:t xml:space="preserve">の呼び出し先</w:t>
      </w:r>
    </w:p>
    <w:bookmarkEnd w:id="39"/>
    <w:bookmarkEnd w:id="40"/>
    <w:bookmarkStart w:id="43" w:name="add"/>
    <w:p>
      <w:pPr>
        <w:pStyle w:val="4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Start w:id="41" w:name="引数-2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1"/>
    <w:bookmarkStart w:id="42" w:name="戻り値-2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End w:id="42"/>
    <w:bookmarkEnd w:id="43"/>
    <w:bookmarkStart w:id="46" w:name="subtract"/>
    <w:p>
      <w:pPr>
        <w:pStyle w:val="4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Start w:id="44" w:name="引数-3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44"/>
    <w:bookmarkStart w:id="45" w:name="戻り値-3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End w:id="45"/>
    <w:bookmarkEnd w:id="46"/>
    <w:bookmarkStart w:id="49" w:name="multiply"/>
    <w:p>
      <w:pPr>
        <w:pStyle w:val="4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Start w:id="47" w:name="引数-4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7"/>
    <w:bookmarkStart w:id="48" w:name="戻り値-4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bookmarkEnd w:id="48"/>
    <w:bookmarkEnd w:id="49"/>
    <w:bookmarkStart w:id="52" w:name="divide"/>
    <w:p>
      <w:pPr>
        <w:pStyle w:val="4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Start w:id="50" w:name="引数-5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50"/>
    <w:bookmarkStart w:id="51" w:name="戻り値-5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bookmarkEnd w:id="51"/>
    <w:bookmarkEnd w:id="52"/>
    <w:bookmarkEnd w:id="53"/>
    <w:bookmarkEnd w:id="54"/>
    <w:bookmarkEnd w:id="5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38" Target="media/rId38.png" /><Relationship Type="http://schemas.openxmlformats.org/officeDocument/2006/relationships/image" Id="rId35" Target="media/rId35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calc.net/libsrc/CalcLib/CalcLibrary.cs</dc:title>
  <dc:creator>doxygen and doxybook2</dc:creator>
  <cp:keywords/>
  <dcterms:created xsi:type="dcterms:W3CDTF">2026-04-02T12:26:34Z</dcterms:created>
  <dcterms:modified xsi:type="dcterms:W3CDTF">2026-04-02T12:26:34Z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ライブラリラッパーのメイン公開 API。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