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HealthArg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HealthArg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Start w:id="20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tx"/>
    <w:p>
      <w:pPr>
        <w:pStyle w:val="2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17"/>
    <w:bookmarkStart w:id="18" w:name="path_idx"/>
    <w:p>
      <w:pPr>
        <w:pStyle w:val="2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18"/>
    <w:bookmarkStart w:id="19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HealthArg</dc:title>
  <dc:creator>doxygen and doxybook2</dc:creator>
  <cp:keywords/>
  <dcterms:created xsi:type="dcterms:W3CDTF">2026-04-02T12:29:12Z</dcterms:created>
  <dcterms:modified xsi:type="dcterms:W3CDTF">2026-04-02T12:29:12Z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