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includelibcalcbase.h"/>
    <w:p>
      <w:pPr>
        <w:pStyle w:val="2"/>
      </w:pPr>
      <w:r>
        <w:t xml:space="preserve">calc/include/libcalcbase.h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静的リンクによる機能の内部関数を模しています。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46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add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つの整数を受け取り、その合計を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25"/>
    <w:bookmarkStart w:id="26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26"/>
    <w:bookmarkStart w:id="27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Start w:id="34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9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2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9"/>
    <w:bookmarkStart w:id="30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30"/>
    <w:bookmarkStart w:id="31" w:name="補足-1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1"/>
    <w:bookmarkStart w:id="32" w:name="警告-1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2"/>
    <w:bookmarkStart w:id="33" w:name="使用例-1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33"/>
    <w:bookmarkEnd w:id="34"/>
    <w:bookmarkStart w:id="40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35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3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35"/>
    <w:bookmarkStart w:id="36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36"/>
    <w:bookmarkStart w:id="37" w:name="補足-2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7"/>
    <w:bookmarkStart w:id="38" w:name="警告-2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8"/>
    <w:bookmarkStart w:id="39" w:name="使用例-2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39"/>
    <w:bookmarkEnd w:id="40"/>
    <w:bookmarkStart w:id="45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divide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つの整数を除算します。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つの整数を受け取り、その商を</w:t>
      </w:r>
      <w:r>
        <w:t xml:space="preserve"> result </w:t>
      </w:r>
      <w:r>
        <w:rPr>
          <w:rFonts w:hint="eastAsia"/>
        </w:rPr>
        <w:t xml:space="preserve">に格納します。</w:t>
      </w:r>
      <w:r>
        <w:t xml:space="preserve"> </w:t>
      </w:r>
      <w:r>
        <w:rPr>
          <w:rFonts w:hint="eastAsia"/>
        </w:rPr>
        <w:t xml:space="preserve">整数除算のため、小数点以下は切り捨てられます。</w:t>
      </w:r>
    </w:p>
    <w:bookmarkStart w:id="4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[in] </w:t>
      </w:r>
      <w:r>
        <w:rPr>
          <w:rFonts w:hint="eastAsia"/>
        </w:rPr>
        <w:t xml:space="preserve">被除数。</w:t>
      </w:r>
    </w:p>
    <w:p>
      <w:pPr>
        <w:pStyle w:val="Compact"/>
        <w:numPr>
          <w:ilvl w:val="0"/>
          <w:numId w:val="1004"/>
        </w:numPr>
      </w:pPr>
      <w:r>
        <w:t xml:space="preserve">b [in] </w:t>
      </w:r>
      <w:r>
        <w:rPr>
          <w:rFonts w:hint="eastAsia"/>
        </w:rPr>
        <w:t xml:space="preserve">除数。</w:t>
      </w:r>
    </w:p>
    <w:p>
      <w:pPr>
        <w:pStyle w:val="Compact"/>
        <w:numPr>
          <w:ilvl w:val="0"/>
          <w:numId w:val="1004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41"/>
    <w:bookmarkStart w:id="42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42"/>
    <w:bookmarkStart w:id="43" w:name="警告-3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ゼロ除算の場合、または</w:t>
      </w:r>
      <w:r>
        <w:t xml:space="preserve"> result が NULL </w:t>
      </w:r>
      <w:r>
        <w:rPr>
          <w:rFonts w:hint="eastAsia"/>
        </w:rPr>
        <w:t xml:space="preserve">の場合は失敗を返します。</w:t>
      </w:r>
    </w:p>
    <w:bookmarkEnd w:id="43"/>
    <w:bookmarkStart w:id="44" w:name="使用例-3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5</w:t>
      </w:r>
      <w:r>
        <w:br/>
      </w:r>
      <w:r>
        <w:rPr>
          <w:rStyle w:val="OperatorTok"/>
        </w:rPr>
        <w:t xml:space="preserve">}</w:t>
      </w:r>
    </w:p>
    <w:bookmarkEnd w:id="44"/>
    <w:bookmarkEnd w:id="45"/>
    <w:bookmarkEnd w:id="4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calc/include/libcalcbase.h</dc:title>
  <dc:creator>doxygen and doxybook2</dc:creator>
  <cp:keywords/>
  <dcterms:created xsi:type="dcterms:W3CDTF">2026-04-02T12:27:12Z</dcterms:created>
  <dcterms:modified xsi:type="dcterms:W3CDTF">2026-04-02T12:27:12Z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(静的リンク用)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