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型"/>
    <w:p>
      <w:pPr>
        <w:pStyle w:val="10"/>
      </w:pPr>
      <w:r>
        <w:rPr>
          <w:rFonts w:hint="eastAsia"/>
        </w:rPr>
        <w:t xml:space="preserve">型</w:t>
      </w:r>
    </w:p>
    <w:bookmarkStart w:id="17" w:name="calclibcalckind"/>
    <w:p>
      <w:pPr>
        <w:pStyle w:val="2"/>
      </w:pPr>
      <w:r>
        <w:t xml:space="preserve">CalcLib::CalcKind</w:t>
      </w:r>
    </w:p>
    <w:p>
      <w:pPr>
        <w:pStyle w:val="FirstParagraph"/>
      </w:pPr>
      <w:r>
        <w:rPr>
          <w:rFonts w:hint="eastAsia"/>
        </w:rPr>
        <w:t xml:space="preserve">計算演算の種別を表します。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加算演算</w:t>
            </w:r>
            <w:r>
              <w:t xml:space="preserve"> (a +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Subtract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減算演算</w:t>
            </w:r>
            <w:r>
              <w:t xml:space="preserve"> (a -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Multiply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乗算演算</w:t>
            </w:r>
            <w:r>
              <w:t xml:space="preserve"> (a *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Divide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除算演算</w:t>
            </w:r>
            <w:r>
              <w:t xml:space="preserve"> (a / b)。</w:t>
            </w:r>
          </w:p>
        </w:tc>
      </w:tr>
    </w:tbl>
    <w:p>
      <w:r>
        <w:br w:type="page"/>
      </w:r>
    </w:p>
    <w:bookmarkEnd w:id="17"/>
    <w:bookmarkEnd w:id="18"/>
    <w:bookmarkStart w:id="54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6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0" w:name="関数"/>
    <w:p>
      <w:pPr>
        <w:pStyle w:val="3"/>
      </w:pPr>
      <w:r>
        <w:rPr>
          <w:rFonts w:hint="eastAsia"/>
        </w:rPr>
        <w:t xml:space="preserve">関数</w:t>
      </w:r>
    </w:p>
    <w:bookmarkStart w:id="19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19"/>
    <w:bookmarkEnd w:id="20"/>
    <w:bookmarkStart w:id="22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Start w:id="21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End w:id="21"/>
    <w:bookmarkEnd w:id="22"/>
    <w:bookmarkStart w:id="2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23"/>
    <w:bookmarkStart w:id="25" w:name="プロパティ"/>
    <w:p>
      <w:pPr>
        <w:pStyle w:val="3"/>
      </w:pPr>
      <w:r>
        <w:t xml:space="preserve">プロパティ</w:t>
      </w:r>
    </w:p>
    <w:bookmarkStart w:id="24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24"/>
    <w:bookmarkEnd w:id="25"/>
    <w:bookmarkEnd w:id="26"/>
    <w:bookmarkStart w:id="48" w:name="calclibcalclibrary"/>
    <w:p>
      <w:pPr>
        <w:pStyle w:val="2"/>
      </w:pPr>
      <w:r>
        <w:t xml:space="preserve">CalcLib::CalcLibrary</w:t>
      </w:r>
    </w:p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bookmarkStart w:id="28" w:name="関数-1"/>
    <w:p>
      <w:pPr>
        <w:pStyle w:val="3"/>
      </w:pPr>
      <w:r>
        <w:rPr>
          <w:rFonts w:hint="eastAsia"/>
        </w:rPr>
        <w:t xml:space="preserve">関数</w:t>
      </w:r>
    </w:p>
    <w:bookmarkStart w:id="27" w:name="calculate"/>
    <w:p>
      <w:pPr>
        <w:pStyle w:val="4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9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Start w:id="30" w:name="calculateorthrow"/>
    <w:p>
      <w:pPr>
        <w:pStyle w:val="4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30"/>
    <w:bookmarkEnd w:id="31"/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2"/>
    <w:bookmarkStart w:id="34" w:name="例外"/>
    <w:p>
      <w:pPr>
        <w:pStyle w:val="3"/>
      </w:pPr>
      <w:r>
        <w:rPr>
          <w:rFonts w:hint="eastAsia"/>
        </w:rPr>
        <w:t xml:space="preserve">例外</w:t>
      </w:r>
    </w:p>
    <w:bookmarkStart w:id="33" w:name="calcexception-計算が失敗した場合-例-ゼロ除算または無効な演算種別"/>
    <w:p>
      <w:pPr>
        <w:pStyle w:val="5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33"/>
    <w:bookmarkEnd w:id="34"/>
    <w:bookmarkStart w:id="36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Start w:id="35" w:name="add"/>
    <w:p>
      <w:pPr>
        <w:pStyle w:val="4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End w:id="35"/>
    <w:bookmarkEnd w:id="36"/>
    <w:bookmarkStart w:id="37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7"/>
    <w:bookmarkStart w:id="3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Start w:id="38" w:name="subtract"/>
    <w:p>
      <w:pPr>
        <w:pStyle w:val="4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End w:id="38"/>
    <w:bookmarkEnd w:id="39"/>
    <w:bookmarkStart w:id="40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40"/>
    <w:bookmarkStart w:id="42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Start w:id="41" w:name="multiply"/>
    <w:p>
      <w:pPr>
        <w:pStyle w:val="4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End w:id="41"/>
    <w:bookmarkEnd w:id="42"/>
    <w:bookmarkStart w:id="43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7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3"/>
    <w:bookmarkStart w:id="45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bookmarkStart w:id="44" w:name="divide"/>
    <w:p>
      <w:pPr>
        <w:pStyle w:val="4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End w:id="44"/>
    <w:bookmarkEnd w:id="45"/>
    <w:bookmarkStart w:id="46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8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46"/>
    <w:bookmarkStart w:id="47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p>
      <w:r>
        <w:br w:type="page"/>
      </w:r>
    </w:p>
    <w:bookmarkEnd w:id="47"/>
    <w:bookmarkEnd w:id="48"/>
    <w:bookmarkStart w:id="53" w:name="calclibcalcresult"/>
    <w:p>
      <w:pPr>
        <w:pStyle w:val="2"/>
      </w:pPr>
      <w:r>
        <w:t xml:space="preserve">CalcLib::CalcResult</w:t>
      </w:r>
    </w:p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bookmarkStart w:id="52" w:name="プロパティ-1"/>
    <w:p>
      <w:pPr>
        <w:pStyle w:val="3"/>
      </w:pPr>
      <w:r>
        <w:t xml:space="preserve">プロパティ</w:t>
      </w:r>
    </w:p>
    <w:bookmarkStart w:id="49" w:name="issuccess"/>
    <w:p>
      <w:pPr>
        <w:pStyle w:val="4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49"/>
    <w:bookmarkStart w:id="50" w:name="value"/>
    <w:p>
      <w:pPr>
        <w:pStyle w:val="4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50"/>
    <w:bookmarkStart w:id="51" w:name="errorcode-1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51"/>
    <w:bookmarkEnd w:id="52"/>
    <w:bookmarkEnd w:id="53"/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</dc:title>
  <dc:creator>doxygen and doxybook2</dc:creator>
  <cp:keywords/>
  <dcterms:created xsi:type="dcterms:W3CDTF">2026-04-02T12:26:42Z</dcterms:created>
  <dcterms:modified xsi:type="dcterms:W3CDTF">2026-04-02T12:26:42Z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