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CalcLib::CalcException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p>
      <w:r>
        <w:br w:type="page"/>
      </w:r>
    </w:p>
    <w:bookmarkStart w:id="21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calcexception"/>
    <w:p>
      <w:pPr>
        <w:pStyle w:val="2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End w:id="17"/>
    <w:bookmarkEnd w:id="18"/>
    <w:bookmarkStart w:id="20" w:name="calcexception-1"/>
    <w:p>
      <w:pPr>
        <w:pStyle w:val="2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19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p>
      <w:r>
        <w:br w:type="page"/>
      </w:r>
    </w:p>
    <w:bookmarkEnd w:id="19"/>
    <w:bookmarkEnd w:id="20"/>
    <w:bookmarkEnd w:id="21"/>
    <w:bookmarkStart w:id="23" w:name="プロパティ"/>
    <w:p>
      <w:pPr>
        <w:pStyle w:val="10"/>
      </w:pPr>
      <w:r>
        <w:t xml:space="preserve">プロパティ</w:t>
      </w:r>
    </w:p>
    <w:bookmarkStart w:id="22" w:name="errorcode"/>
    <w:p>
      <w:pPr>
        <w:pStyle w:val="2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CalcLib::CalcException</dc:title>
  <dc:creator>doxygen and doxybook2</dc:creator>
  <cp:keywords/>
  <dcterms:created xsi:type="dcterms:W3CDTF">2026-04-02T12:26:16Z</dcterms:created>
  <dcterms:modified xsi:type="dcterms:W3CDTF">2026-04-02T12:26:16Z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計算演算が失敗した際にスローされる例外。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