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porter/libsrc/porter/thread/potrSendThread.h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porterlibsrcporterthreadpotrsendthread.h"/>
    <w:p>
      <w:pPr>
        <w:pStyle w:val="2"/>
      </w:pPr>
      <w:r>
        <w:t xml:space="preserve">porter/libsrc/porter/thread/potrSendThread.h</w:t>
      </w:r>
    </w:p>
    <w:p>
      <w:pPr>
        <w:pStyle w:val="FirstParagraph"/>
      </w:pPr>
      <w:r>
        <w:rPr>
          <w:rFonts w:hint="eastAsia"/>
        </w:rPr>
        <w:t xml:space="preserve">非同期送信スレッドの内部ヘッダー。</w:t>
      </w:r>
    </w:p>
    <w:p>
      <w:pPr>
        <w:pStyle w:val="af4"/>
      </w:pPr>
      <w:r>
        <w:rPr>
          <w:rFonts w:hint="eastAsia"/>
        </w:rPr>
        <w:t xml:space="preserve">送信者</w:t>
      </w:r>
      <w:r>
        <w:t xml:space="preserve"> (POTR_ROLE_SENDER) </w:t>
      </w:r>
      <w:r>
        <w:rPr>
          <w:rFonts w:hint="eastAsia"/>
        </w:rPr>
        <w:t xml:space="preserve">が非ブロッキング送信を使用する場合に起動する</w:t>
      </w:r>
      <w:r>
        <w:t xml:space="preserve"> </w:t>
      </w:r>
      <w:r>
        <w:rPr>
          <w:rFonts w:hint="eastAsia"/>
        </w:rPr>
        <w:t xml:space="preserve">送信スレッドの起動・停止</w:t>
      </w:r>
      <w:r>
        <w:t xml:space="preserve"> API。</w:t>
      </w:r>
      <w:r>
        <w:br/>
      </w:r>
      <w:r>
        <w:rPr>
          <w:rFonts w:hint="eastAsia"/>
        </w:rPr>
        <w:t xml:space="preserve">送信スレッドは送信キュー</w:t>
      </w:r>
      <w:r>
        <w:t xml:space="preserve"> (PotrSendQueue) </w:t>
      </w:r>
      <w:r>
        <w:rPr>
          <w:rFonts w:hint="eastAsia"/>
        </w:rPr>
        <w:t xml:space="preserve">からペイロードエレメントを取り出して</w:t>
      </w:r>
      <w:r>
        <w:t xml:space="preserve"> </w:t>
      </w:r>
      <w:r>
        <w:rPr>
          <w:rFonts w:hint="eastAsia"/>
        </w:rPr>
        <w:t xml:space="preserve">外側パケットを構築し</w:t>
      </w:r>
      <w:r>
        <w:t xml:space="preserve"> sendto </w:t>
      </w:r>
      <w:r>
        <w:rPr>
          <w:rFonts w:hint="eastAsia"/>
        </w:rPr>
        <w:t xml:space="preserve">を呼び出します。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2026/03/08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3488430"/>
            <wp:effectExtent b="0" l="0" r="0" t="0"/>
            <wp:docPr descr="potrSendThread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a2a78254b6518174701fb2ecc56ebe70e7ab43db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48843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potrSendThread.h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8" w:name="potr_send_thread_start"/>
    <w:p>
      <w:pPr>
        <w:pStyle w:val="2"/>
      </w:pPr>
      <w:r>
        <w:t xml:space="preserve">potr_send_thread_start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potr_send_thread_start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28"/>
    <w:bookmarkStart w:id="29" w:name="potr_send_thread_stop"/>
    <w:p>
      <w:pPr>
        <w:pStyle w:val="2"/>
      </w:pPr>
      <w:r>
        <w:t xml:space="preserve">potr_send_thread_stop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potr_send_thread_stop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porter/libsrc/porter/thread/potrSendThread.h</dc:title>
  <dc:creator>doxygen and doxybook2</dc:creator>
  <cp:keywords/>
  <dcterms:created xsi:type="dcterms:W3CDTF">2026-04-02T12:35:00Z</dcterms:created>
  <dcterms:modified xsi:type="dcterms:W3CDTF">2026-04-02T12:35:00Z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非同期送信スレッドの内部ヘッダー。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