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rId103.png" ContentType="image/png"/>
  <Override PartName="/word/media/rId109.png" ContentType="image/png"/>
  <Override PartName="/word/media/rId115.png" ContentType="image/png"/>
  <Override PartName="/word/media/rId121.png" ContentType="image/png"/>
  <Override PartName="/word/media/rId126.png" ContentType="image/png"/>
  <Override PartName="/word/media/rId132.png" ContentType="image/png"/>
  <Override PartName="/word/media/rId137.png" ContentType="image/png"/>
  <Override PartName="/word/media/rId143.png" ContentType="image/png"/>
  <Override PartName="/word/media/rId148.png" ContentType="image/png"/>
  <Override PartName="/word/media/rId154.png" ContentType="image/png"/>
  <Override PartName="/word/media/rId159.png" ContentType="image/png"/>
  <Override PartName="/word/media/rId165.png" ContentType="image/png"/>
  <Override PartName="/word/media/rId170.png" ContentType="image/png"/>
  <Override PartName="/word/media/rId176.png" ContentType="image/png"/>
  <Override PartName="/word/media/rId182.png" ContentType="image/png"/>
  <Override PartName="/word/media/rId187.png" ContentType="image/png"/>
  <Override PartName="/word/media/rId193.png" ContentType="image/png"/>
  <Override PartName="/word/media/rId199.png" ContentType="image/png"/>
  <Override PartName="/word/media/rId204.png" ContentType="image/png"/>
  <Override PartName="/word/media/rId210.png" ContentType="image/png"/>
  <Override PartName="/word/media/rId216.png" ContentType="image/png"/>
  <Override PartName="/word/media/rId222.png" ContentType="image/png"/>
  <Override PartName="/word/media/rId227.png" ContentType="image/png"/>
  <Override PartName="/word/media/rId23.png" ContentType="image/png"/>
  <Override PartName="/word/media/rId233.png" ContentType="image/png"/>
  <Override PartName="/word/media/rId239.png" ContentType="image/png"/>
  <Override PartName="/word/media/rId244.png" ContentType="image/png"/>
  <Override PartName="/word/media/rId250.png" ContentType="image/png"/>
  <Override PartName="/word/media/rId255.png" ContentType="image/png"/>
  <Override PartName="/word/media/rId261.png" ContentType="image/png"/>
  <Override PartName="/word/media/rId266.png" ContentType="image/png"/>
  <Override PartName="/word/media/rId272.png" ContentType="image/png"/>
  <Override PartName="/word/media/rId277.png" ContentType="image/png"/>
  <Override PartName="/word/media/rId283.png" ContentType="image/png"/>
  <Override PartName="/word/media/rId288.png" ContentType="image/png"/>
  <Override PartName="/word/media/rId294.png" ContentType="image/png"/>
  <Override PartName="/word/media/rId299.png" ContentType="image/png"/>
  <Override PartName="/word/media/rId305.png" ContentType="image/png"/>
  <Override PartName="/word/media/rId31.png" ContentType="image/png"/>
  <Override PartName="/word/media/rId310.png" ContentType="image/png"/>
  <Override PartName="/word/media/rId316.png" ContentType="image/png"/>
  <Override PartName="/word/media/rId321.png" ContentType="image/png"/>
  <Override PartName="/word/media/rId327.png" ContentType="image/png"/>
  <Override PartName="/word/media/rId333.png" ContentType="image/png"/>
  <Override PartName="/word/media/rId339.png" ContentType="image/png"/>
  <Override PartName="/word/media/rId345.png" ContentType="image/png"/>
  <Override PartName="/word/media/rId351.png" ContentType="image/png"/>
  <Override PartName="/word/media/rId356.png" ContentType="image/png"/>
  <Override PartName="/word/media/rId362.png" ContentType="image/png"/>
  <Override PartName="/word/media/rId367.png" ContentType="image/png"/>
  <Override PartName="/word/media/rId37.png" ContentType="image/png"/>
  <Override PartName="/word/media/rId375.png" ContentType="image/png"/>
  <Override PartName="/word/media/rId380.png" ContentType="image/png"/>
  <Override PartName="/word/media/rId388.png" ContentType="image/png"/>
  <Override PartName="/word/media/rId396.png" ContentType="image/png"/>
  <Override PartName="/word/media/rId401.png" ContentType="image/png"/>
  <Override PartName="/word/media/rId417.png" ContentType="image/png"/>
  <Override PartName="/word/media/rId42.png" ContentType="image/png"/>
  <Override PartName="/word/media/rId48.png" ContentType="image/png"/>
  <Override PartName="/word/media/rId53.png" ContentType="image/png"/>
  <Override PartName="/word/media/rId59.png" ContentType="image/png"/>
  <Override PartName="/word/media/rId64.png" ContentType="image/png"/>
  <Override PartName="/word/media/rId70.png" ContentType="image/png"/>
  <Override PartName="/word/media/rId76.png" ContentType="image/png"/>
  <Override PartName="/word/media/rId81.png" ContentType="image/png"/>
  <Override PartName="/word/media/rId87.png" ContentType="image/png"/>
  <Override PartName="/word/media/rId92.png" ContentType="image/png"/>
  <Override PartName="/word/media/rId98.png" ContentType="image/png"/>
  <Override PartName="/word/media/rId56.svg" ContentType="image/svg+xml"/>
  <Override PartName="/word/media/rId73.svg" ContentType="image/svg+xml"/>
  <Override PartName="/word/media/rId263.svg" ContentType="image/svg+xml"/>
  <Override PartName="/word/media/rId100.svg" ContentType="image/svg+xml"/>
  <Override PartName="/word/media/rId196.svg" ContentType="image/svg+xml"/>
  <Override PartName="/word/media/rId123.svg" ContentType="image/svg+xml"/>
  <Override PartName="/word/media/rId50.svg" ContentType="image/svg+xml"/>
  <Override PartName="/word/media/rId151.svg" ContentType="image/svg+xml"/>
  <Override PartName="/word/media/rId280.svg" ContentType="image/svg+xml"/>
  <Override PartName="/word/media/rId106.svg" ContentType="image/svg+xml"/>
  <Override PartName="/word/media/rId342.svg" ContentType="image/svg+xml"/>
  <Override PartName="/word/media/rId359.svg" ContentType="image/svg+xml"/>
  <Override PartName="/word/media/rId353.svg" ContentType="image/svg+xml"/>
  <Override PartName="/word/media/rId89.svg" ContentType="image/svg+xml"/>
  <Override PartName="/word/media/rId296.svg" ContentType="image/svg+xml"/>
  <Override PartName="/word/media/rId20.svg" ContentType="image/svg+xml"/>
  <Override PartName="/word/media/rId269.svg" ContentType="image/svg+xml"/>
  <Override PartName="/word/media/rId336.svg" ContentType="image/svg+xml"/>
  <Override PartName="/word/media/rId330.svg" ContentType="image/svg+xml"/>
  <Override PartName="/word/media/rId324.svg" ContentType="image/svg+xml"/>
  <Override PartName="/word/media/rId258.svg" ContentType="image/svg+xml"/>
  <Override PartName="/word/media/rId28.svg" ContentType="image/svg+xml"/>
  <Override PartName="/word/media/rId307.svg" ContentType="image/svg+xml"/>
  <Override PartName="/word/media/rId184.svg" ContentType="image/svg+xml"/>
  <Override PartName="/word/media/rId252.svg" ContentType="image/svg+xml"/>
  <Override PartName="/word/media/rId207.svg" ContentType="image/svg+xml"/>
  <Override PartName="/word/media/rId67.svg" ContentType="image/svg+xml"/>
  <Override PartName="/word/media/rId247.svg" ContentType="image/svg+xml"/>
  <Override PartName="/word/media/rId78.svg" ContentType="image/svg+xml"/>
  <Override PartName="/word/media/rId285.svg" ContentType="image/svg+xml"/>
  <Override PartName="/word/media/rId162.svg" ContentType="image/svg+xml"/>
  <Override PartName="/word/media/rId95.svg" ContentType="image/svg+xml"/>
  <Override PartName="/word/media/rId364.svg" ContentType="image/svg+xml"/>
  <Override PartName="/word/media/rId140.svg" ContentType="image/svg+xml"/>
  <Override PartName="/word/media/rId291.svg" ContentType="image/svg+xml"/>
  <Override PartName="/word/media/rId112.svg" ContentType="image/svg+xml"/>
  <Override PartName="/word/media/rId414.svg" ContentType="image/svg+xml"/>
  <Override PartName="/word/media/rId190.svg" ContentType="image/svg+xml"/>
  <Override PartName="/word/media/rId241.svg" ContentType="image/svg+xml"/>
  <Override PartName="/word/media/rId134.svg" ContentType="image/svg+xml"/>
  <Override PartName="/word/media/rId61.svg" ContentType="image/svg+xml"/>
  <Override PartName="/word/media/rId219.svg" ContentType="image/svg+xml"/>
  <Override PartName="/word/media/rId302.svg" ContentType="image/svg+xml"/>
  <Override PartName="/word/media/rId156.svg" ContentType="image/svg+xml"/>
  <Override PartName="/word/media/rId34.svg" ContentType="image/svg+xml"/>
  <Override PartName="/word/media/rId377.svg" ContentType="image/svg+xml"/>
  <Override PartName="/word/media/rId45.svg" ContentType="image/svg+xml"/>
  <Override PartName="/word/media/rId313.svg" ContentType="image/svg+xml"/>
  <Override PartName="/word/media/rId224.svg" ContentType="image/svg+xml"/>
  <Override PartName="/word/media/rId230.svg" ContentType="image/svg+xml"/>
  <Override PartName="/word/media/rId372.svg" ContentType="image/svg+xml"/>
  <Override PartName="/word/media/rId173.svg" ContentType="image/svg+xml"/>
  <Override PartName="/word/media/rId398.svg" ContentType="image/svg+xml"/>
  <Override PartName="/word/media/rId348.svg" ContentType="image/svg+xml"/>
  <Override PartName="/word/media/rId84.svg" ContentType="image/svg+xml"/>
  <Override PartName="/word/media/rId39.svg" ContentType="image/svg+xml"/>
  <Override PartName="/word/media/rId201.svg" ContentType="image/svg+xml"/>
  <Override PartName="/word/media/rId145.svg" ContentType="image/svg+xml"/>
  <Override PartName="/word/media/rId129.svg" ContentType="image/svg+xml"/>
  <Override PartName="/word/media/rId393.svg" ContentType="image/svg+xml"/>
  <Override PartName="/word/media/rId385.svg" ContentType="image/svg+xml"/>
  <Override PartName="/word/media/rId167.svg" ContentType="image/svg+xml"/>
  <Override PartName="/word/media/rId118.svg" ContentType="image/svg+xml"/>
  <Override PartName="/word/media/rId179.svg" ContentType="image/svg+xml"/>
  <Override PartName="/word/media/rId236.svg" ContentType="image/svg+xml"/>
  <Override PartName="/word/media/rId274.svg" ContentType="image/svg+xml"/>
  <Override PartName="/word/media/rId318.svg" ContentType="image/svg+xml"/>
  <Override PartName="/word/media/rId213.svg" ContentType="image/svg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a4"/>
      </w:pPr>
      <w:r>
        <w:t xml:space="preserve">porter/libsrc/porter/thread/potrRecvThread.c</w:t>
      </w:r>
    </w:p>
    <w:p>
      <w:pPr>
        <w:pStyle w:val="Author"/>
      </w:pPr>
      <w:r>
        <w:t xml:space="preserve">doxygen and doxybook2</w:t>
      </w:r>
    </w:p>
    <w:p>
      <w:pPr>
        <w:pStyle w:val="afb"/>
      </w:pPr>
      <w:r>
        <w:t xml:space="preserve">Thu, 02 Apr 2026 21:25:47 +0900</w:t>
      </w:r>
    </w:p>
    <w:sdt>
      <w:sdtPr>
        <w:docPartObj>
          <w:docPartGallery w:val="Table of Contents"/>
          <w:docPartUnique/>
        </w:docPartObj>
      </w:sdtPr>
      <w:sdtContent>
        <w:p>
          <w:pPr>
            <w:pStyle w:val="af0"/>
          </w:pPr>
          <w:r>
            <w:rPr>
              <w:rFonts w:hint="eastAsia"/>
            </w:rPr>
            <w:t xml:space="preserve">目次</w:t>
          </w:r>
        </w:p>
        <w:p>
          <w:r>
            <w:fldChar w:fldCharType="begin" w:dirty="true"/>
            <w:instrText xml:space="preserve">TOC \o "1-3" \h \z \u</w:instrText>
            <w:fldChar w:fldCharType="separate"/>
          </w:r>
          <w:r>
            <w:rPr>
              <w:color w:val="606060"/>
              <w:i/>
              <w:iCs/>
            </w:rPr>
            <w:t xml:space="preserve"/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目次を更新してください。</w:t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Please update the table of contents.</w:t>
          </w:r>
          <w:r>
            <w:fldChar w:fldCharType="end"/>
          </w:r>
        </w:p>
      </w:sdtContent>
    </w:sdt>
    <w:p>
      <w:r>
        <w:br w:type="page"/>
      </w:r>
    </w:p>
    <w:bookmarkStart w:id="27" w:name="ファイル"/>
    <w:p>
      <w:pPr>
        <w:pStyle w:val="10"/>
      </w:pPr>
      <w:r>
        <w:t xml:space="preserve">ファイル</w:t>
      </w:r>
    </w:p>
    <w:bookmarkStart w:id="26" w:name="porterlibsrcporterthreadpotrrecvthread.c"/>
    <w:p>
      <w:pPr>
        <w:pStyle w:val="2"/>
      </w:pPr>
      <w:r>
        <w:t xml:space="preserve">porter/libsrc/porter/thread/potrRecvThread.c</w:t>
      </w:r>
    </w:p>
    <w:p>
      <w:pPr>
        <w:pStyle w:val="FirstParagraph"/>
      </w:pPr>
      <w:r>
        <w:rPr>
          <w:rFonts w:hint="eastAsia"/>
        </w:rPr>
        <w:t xml:space="preserve">受信スレッドモジュール。</w:t>
      </w:r>
    </w:p>
    <w:bookmarkStart w:id="17" w:name="作者"/>
    <w:p>
      <w:pPr>
        <w:pStyle w:val="3"/>
      </w:pPr>
      <w:r>
        <w:rPr>
          <w:rFonts w:hint="eastAsia"/>
        </w:rPr>
        <w:t xml:space="preserve">作者</w:t>
      </w:r>
    </w:p>
    <w:p>
      <w:pPr>
        <w:pStyle w:val="FirstParagraph"/>
      </w:pPr>
      <w:r>
        <w:t xml:space="preserve">c-modernization-kit sample team</w:t>
      </w:r>
    </w:p>
    <w:bookmarkEnd w:id="17"/>
    <w:bookmarkStart w:id="18" w:name="バージョン"/>
    <w:p>
      <w:pPr>
        <w:pStyle w:val="3"/>
      </w:pPr>
      <w:r>
        <w:t xml:space="preserve">バージョン</w:t>
      </w:r>
    </w:p>
    <w:p>
      <w:pPr>
        <w:pStyle w:val="FirstParagraph"/>
      </w:pPr>
      <w:r>
        <w:t xml:space="preserve">1.0.0</w:t>
      </w:r>
    </w:p>
    <w:bookmarkEnd w:id="18"/>
    <w:bookmarkStart w:id="19" w:name="日付"/>
    <w:p>
      <w:pPr>
        <w:pStyle w:val="3"/>
      </w:pPr>
      <w:r>
        <w:rPr>
          <w:rFonts w:hint="eastAsia"/>
        </w:rPr>
        <w:t xml:space="preserve">日付</w:t>
      </w:r>
    </w:p>
    <w:p>
      <w:pPr>
        <w:pStyle w:val="FirstParagraph"/>
      </w:pPr>
      <w:r>
        <w:t xml:space="preserve">2026/03/04</w:t>
      </w:r>
    </w:p>
    <w:bookmarkEnd w:id="19"/>
    <w:bookmarkStart w:id="24" w:name="インクルード元"/>
    <w:p>
      <w:pPr>
        <w:pStyle w:val="3"/>
      </w:pPr>
      <w:r>
        <w:rPr>
          <w:rFonts w:hint="eastAsia"/>
        </w:rPr>
        <w:t xml:space="preserve">インクルード元</w:t>
      </w:r>
    </w:p>
    <w:p>
      <w:pPr>
        <w:pStyle w:val="CaptionedFigure"/>
      </w:pPr>
      <w:r>
        <w:drawing>
          <wp:inline>
            <wp:extent cx="6108700" cy="1667693"/>
            <wp:effectExtent b="0" l="0" r="0" t="0"/>
            <wp:docPr descr="potrRecvThread.c のインクルード元" title="" id="21" name="Picture"/>
            <a:graphic>
              <a:graphicData uri="http://schemas.openxmlformats.org/drawingml/2006/picture">
                <pic:pic>
                  <pic:nvPicPr>
                    <pic:cNvPr descr="puml_37e1d1788509b9d61628a5e6c095724736d77611.sv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166769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potrRecvThread.c </w:t>
      </w:r>
      <w:r>
        <w:rPr>
          <w:rFonts w:hint="eastAsia"/>
        </w:rPr>
        <w:t xml:space="preserve">のインクルード元</w:t>
      </w:r>
    </w:p>
    <w:bookmarkEnd w:id="24"/>
    <w:bookmarkStart w:id="25" w:name="著作権"/>
    <w:p>
      <w:pPr>
        <w:pStyle w:val="3"/>
      </w:pPr>
      <w:r>
        <w:rPr>
          <w:rFonts w:hint="eastAsia"/>
        </w:rPr>
        <w:t xml:space="preserve">著作権</w:t>
      </w:r>
    </w:p>
    <w:p>
      <w:pPr>
        <w:pStyle w:val="FirstParagraph"/>
      </w:pPr>
      <w:r>
        <w:t xml:space="preserve">Copyright (C) CompanyName, Ltd. 2026. All rights reserved.</w:t>
      </w:r>
    </w:p>
    <w:p>
      <w:r>
        <w:br w:type="page"/>
      </w:r>
    </w:p>
    <w:bookmarkEnd w:id="25"/>
    <w:bookmarkEnd w:id="26"/>
    <w:bookmarkEnd w:id="27"/>
    <w:bookmarkStart w:id="407" w:name="関数"/>
    <w:p>
      <w:pPr>
        <w:pStyle w:val="10"/>
      </w:pPr>
      <w:r>
        <w:rPr>
          <w:rFonts w:hint="eastAsia"/>
        </w:rPr>
        <w:t xml:space="preserve">関数</w:t>
      </w:r>
    </w:p>
    <w:bookmarkStart w:id="33" w:name="get_ms"/>
    <w:p>
      <w:pPr>
        <w:pStyle w:val="2"/>
      </w:pPr>
      <w:r>
        <w:t xml:space="preserve">get_ms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uint64_t</w:t>
      </w:r>
      <w:r>
        <w:rPr>
          <w:rStyle w:val="NormalTok"/>
        </w:rPr>
        <w:t xml:space="preserve"> get_ms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)</w:t>
      </w:r>
    </w:p>
    <w:bookmarkStart w:id="32" w:name="呼び出し元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629025" cy="10420350"/>
            <wp:effectExtent b="0" l="0" r="0" t="0"/>
            <wp:docPr descr="get_ms の呼び出し元" title="" id="29" name="Picture"/>
            <a:graphic>
              <a:graphicData uri="http://schemas.openxmlformats.org/drawingml/2006/picture">
                <pic:pic>
                  <pic:nvPicPr>
                    <pic:cNvPr descr="puml_4dd4f0c4174c6c543519847fa8a83f0f515a45c4.sv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get_ms </w:t>
      </w:r>
      <w:r>
        <w:rPr>
          <w:rFonts w:hint="eastAsia"/>
        </w:rPr>
        <w:t xml:space="preserve">の呼び出し元</w:t>
      </w:r>
    </w:p>
    <w:bookmarkEnd w:id="32"/>
    <w:bookmarkEnd w:id="33"/>
    <w:bookmarkStart w:id="44" w:name="recv_deliver"/>
    <w:p>
      <w:pPr>
        <w:pStyle w:val="2"/>
      </w:pPr>
      <w:r>
        <w:t xml:space="preserve">recv_deliver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recv_deliver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payload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payload_len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compressed </w:t>
      </w:r>
      <w:r>
        <w:rPr>
          <w:rStyle w:val="OperatorTok"/>
        </w:rPr>
        <w:t xml:space="preserve">)</w:t>
      </w:r>
    </w:p>
    <w:bookmarkStart w:id="38" w:name="呼び出し元-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5648325" cy="11525250"/>
            <wp:effectExtent b="0" l="0" r="0" t="0"/>
            <wp:docPr descr="recv_deliver の呼び出し元" title="" id="35" name="Picture"/>
            <a:graphic>
              <a:graphicData uri="http://schemas.openxmlformats.org/drawingml/2006/picture">
                <pic:pic>
                  <pic:nvPicPr>
                    <pic:cNvPr descr="puml_9bfdb53e9dbd591583c744a8558d6906292eb373.svg" id="36" name="Picture"/>
                    <pic:cNvPicPr>
                      <a:picLocks noChangeArrowheads="1" noChangeAspect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115252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recv_deliver </w:t>
      </w:r>
      <w:r>
        <w:rPr>
          <w:rFonts w:hint="eastAsia"/>
        </w:rPr>
        <w:t xml:space="preserve">の呼び出し元</w:t>
      </w:r>
    </w:p>
    <w:bookmarkEnd w:id="38"/>
    <w:bookmarkStart w:id="43" w:name="呼び出し先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504950" cy="1581150"/>
            <wp:effectExtent b="0" l="0" r="0" t="0"/>
            <wp:docPr descr="recv_deliver の呼び出し先" title="" id="40" name="Picture"/>
            <a:graphic>
              <a:graphicData uri="http://schemas.openxmlformats.org/drawingml/2006/picture">
                <pic:pic>
                  <pic:nvPicPr>
                    <pic:cNvPr descr="puml_ce7059d090f5ac888e2792f1d4a8fce98d22d2b4.svg" id="41" name="Picture"/>
                    <pic:cNvPicPr>
                      <a:picLocks noChangeArrowheads="1" noChangeAspect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recv_deliver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43"/>
    <w:bookmarkEnd w:id="44"/>
    <w:bookmarkStart w:id="55" w:name="send_nack"/>
    <w:p>
      <w:pPr>
        <w:pStyle w:val="2"/>
      </w:pPr>
      <w:r>
        <w:t xml:space="preserve">send_nack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send_nack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nack_seq </w:t>
      </w:r>
      <w:r>
        <w:rPr>
          <w:rStyle w:val="OperatorTok"/>
        </w:rPr>
        <w:t xml:space="preserve">)</w:t>
      </w:r>
    </w:p>
    <w:bookmarkStart w:id="49" w:name="呼び出し元-2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705225" cy="7105650"/>
            <wp:effectExtent b="0" l="0" r="0" t="0"/>
            <wp:docPr descr="send_nack の呼び出し元" title="" id="46" name="Picture"/>
            <a:graphic>
              <a:graphicData uri="http://schemas.openxmlformats.org/drawingml/2006/picture">
                <pic:pic>
                  <pic:nvPicPr>
                    <pic:cNvPr descr="puml_a2ae7c754f147760ee10b6751ade494df7e2f543.svg" id="47" name="Picture"/>
                    <pic:cNvPicPr>
                      <a:picLocks noChangeArrowheads="1" noChangeAspect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send_nack </w:t>
      </w:r>
      <w:r>
        <w:rPr>
          <w:rFonts w:hint="eastAsia"/>
        </w:rPr>
        <w:t xml:space="preserve">の呼び出し元</w:t>
      </w:r>
    </w:p>
    <w:bookmarkEnd w:id="49"/>
    <w:bookmarkStart w:id="54" w:name="呼び出し先-1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4629150" cy="3448050"/>
            <wp:effectExtent b="0" l="0" r="0" t="0"/>
            <wp:docPr descr="send_nack の呼び出し先" title="" id="51" name="Picture"/>
            <a:graphic>
              <a:graphicData uri="http://schemas.openxmlformats.org/drawingml/2006/picture">
                <pic:pic>
                  <pic:nvPicPr>
                    <pic:cNvPr descr="puml_18e1ced56109b2d0ab992543c472d6f568df08c3.svg" id="52" name="Picture"/>
                    <pic:cNvPicPr>
                      <a:picLocks noChangeArrowheads="1" noChangeAspect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send_nack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54"/>
    <w:bookmarkEnd w:id="55"/>
    <w:bookmarkStart w:id="66" w:name="send_ping_reply"/>
    <w:p>
      <w:pPr>
        <w:pStyle w:val="2"/>
      </w:pPr>
      <w:r>
        <w:t xml:space="preserve">send_ping_reply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send_ping_reply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req_seq_num </w:t>
      </w:r>
      <w:r>
        <w:rPr>
          <w:rStyle w:val="OperatorTok"/>
        </w:rPr>
        <w:t xml:space="preserve">)</w:t>
      </w:r>
    </w:p>
    <w:bookmarkStart w:id="60" w:name="呼び出し元-3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send_ping_reply の呼び出し元" title="" id="57" name="Picture"/>
            <a:graphic>
              <a:graphicData uri="http://schemas.openxmlformats.org/drawingml/2006/picture">
                <pic:pic>
                  <pic:nvPicPr>
                    <pic:cNvPr descr="puml_0739e4f33b56fa7e1065aad351b2a18c30f970d0.svg" id="58" name="Picture"/>
                    <pic:cNvPicPr>
                      <a:picLocks noChangeArrowheads="1" noChangeAspect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send_ping_reply </w:t>
      </w:r>
      <w:r>
        <w:rPr>
          <w:rFonts w:hint="eastAsia"/>
        </w:rPr>
        <w:t xml:space="preserve">の呼び出し元</w:t>
      </w:r>
    </w:p>
    <w:bookmarkEnd w:id="60"/>
    <w:bookmarkStart w:id="65" w:name="呼び出し先-2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4629150" cy="3448050"/>
            <wp:effectExtent b="0" l="0" r="0" t="0"/>
            <wp:docPr descr="send_ping_reply の呼び出し先" title="" id="62" name="Picture"/>
            <a:graphic>
              <a:graphicData uri="http://schemas.openxmlformats.org/drawingml/2006/picture">
                <pic:pic>
                  <pic:nvPicPr>
                    <pic:cNvPr descr="puml_91df9de0b09f73416ae5754cf4d83c7d0272ee52.svg" id="63" name="Picture"/>
                    <pic:cNvPicPr>
                      <a:picLocks noChangeArrowheads="1" noChangeAspect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send_ping_reply </w:t>
      </w:r>
      <w:r>
        <w:rPr>
          <w:rFonts w:hint="eastAsia"/>
        </w:rPr>
        <w:t xml:space="preserve">の呼び出し先</w:t>
      </w:r>
    </w:p>
    <w:bookmarkEnd w:id="65"/>
    <w:bookmarkEnd w:id="66"/>
    <w:bookmarkStart w:id="72" w:name="raw_session_disconnect"/>
    <w:p>
      <w:pPr>
        <w:pStyle w:val="2"/>
      </w:pPr>
      <w:r>
        <w:t xml:space="preserve">raw_session_disconnect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raw_session_disconnect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bookmarkStart w:id="71" w:name="呼び出し元-4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705225" cy="7105650"/>
            <wp:effectExtent b="0" l="0" r="0" t="0"/>
            <wp:docPr descr="raw_session_disconnect の呼び出し元" title="" id="68" name="Picture"/>
            <a:graphic>
              <a:graphicData uri="http://schemas.openxmlformats.org/drawingml/2006/picture">
                <pic:pic>
                  <pic:nvPicPr>
                    <pic:cNvPr descr="puml_71368c1f23745dfc97ae6ceb52a28374374ffee0.svg" id="69" name="Picture"/>
                    <pic:cNvPicPr>
                      <a:picLocks noChangeArrowheads="1" noChangeAspect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raw_session_disconnect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71"/>
    <w:bookmarkEnd w:id="72"/>
    <w:bookmarkStart w:id="83" w:name="n1_send_nack"/>
    <w:p>
      <w:pPr>
        <w:pStyle w:val="2"/>
      </w:pPr>
      <w:r>
        <w:t xml:space="preserve">n1_send_nack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n1_send_nack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nack_seq </w:t>
      </w:r>
      <w:r>
        <w:rPr>
          <w:rStyle w:val="OperatorTok"/>
        </w:rPr>
        <w:t xml:space="preserve">)</w:t>
      </w:r>
    </w:p>
    <w:bookmarkStart w:id="77" w:name="呼び出し元-5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581275" cy="7105650"/>
            <wp:effectExtent b="0" l="0" r="0" t="0"/>
            <wp:docPr descr="n1_send_nack の呼び出し元" title="" id="74" name="Picture"/>
            <a:graphic>
              <a:graphicData uri="http://schemas.openxmlformats.org/drawingml/2006/picture">
                <pic:pic>
                  <pic:nvPicPr>
                    <pic:cNvPr descr="puml_07a4c3d7b7589a44286c282c64c8bbbd66fbaf46.svg" id="75" name="Picture"/>
                    <pic:cNvPicPr>
                      <a:picLocks noChangeArrowheads="1" noChangeAspect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n1_send_nack </w:t>
      </w:r>
      <w:r>
        <w:rPr>
          <w:rFonts w:hint="eastAsia"/>
        </w:rPr>
        <w:t xml:space="preserve">の呼び出し元</w:t>
      </w:r>
    </w:p>
    <w:bookmarkEnd w:id="77"/>
    <w:bookmarkStart w:id="82" w:name="呼び出し先-3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4629150" cy="3448050"/>
            <wp:effectExtent b="0" l="0" r="0" t="0"/>
            <wp:docPr descr="n1_send_nack の呼び出し先" title="" id="79" name="Picture"/>
            <a:graphic>
              <a:graphicData uri="http://schemas.openxmlformats.org/drawingml/2006/picture">
                <pic:pic>
                  <pic:nvPicPr>
                    <pic:cNvPr descr="puml_735aea13fcf6eaf172b3606539e42eb2842fb98f.svg" id="80" name="Picture"/>
                    <pic:cNvPicPr>
                      <a:picLocks noChangeArrowheads="1" noChangeAspect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n1_send_nack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82"/>
    <w:bookmarkEnd w:id="83"/>
    <w:bookmarkStart w:id="94" w:name="n1_send_reject"/>
    <w:p>
      <w:pPr>
        <w:pStyle w:val="2"/>
      </w:pPr>
      <w:r>
        <w:t xml:space="preserve">n1_send_reject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n1_send_reject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seq_num </w:t>
      </w:r>
      <w:r>
        <w:rPr>
          <w:rStyle w:val="OperatorTok"/>
        </w:rPr>
        <w:t xml:space="preserve">)</w:t>
      </w:r>
    </w:p>
    <w:bookmarkStart w:id="88" w:name="呼び出し元-6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n1_send_reject の呼び出し元" title="" id="85" name="Picture"/>
            <a:graphic>
              <a:graphicData uri="http://schemas.openxmlformats.org/drawingml/2006/picture">
                <pic:pic>
                  <pic:nvPicPr>
                    <pic:cNvPr descr="puml_c8bbb86d3b116c35a641ab337828a23321d1ef41.svg" id="86" name="Picture"/>
                    <pic:cNvPicPr>
                      <a:picLocks noChangeArrowheads="1"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n1_send_reject </w:t>
      </w:r>
      <w:r>
        <w:rPr>
          <w:rFonts w:hint="eastAsia"/>
        </w:rPr>
        <w:t xml:space="preserve">の呼び出し元</w:t>
      </w:r>
    </w:p>
    <w:bookmarkEnd w:id="88"/>
    <w:bookmarkStart w:id="93" w:name="呼び出し先-4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4762500" cy="3448050"/>
            <wp:effectExtent b="0" l="0" r="0" t="0"/>
            <wp:docPr descr="n1_send_reject の呼び出し先" title="" id="90" name="Picture"/>
            <a:graphic>
              <a:graphicData uri="http://schemas.openxmlformats.org/drawingml/2006/picture">
                <pic:pic>
                  <pic:nvPicPr>
                    <pic:cNvPr descr="puml_33754661adcaa753834150d9cdc4b9de53fd52d7.svg" id="91" name="Picture"/>
                    <pic:cNvPicPr>
                      <a:picLocks noChangeArrowheads="1" noChangeAspect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n1_send_reject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93"/>
    <w:bookmarkEnd w:id="94"/>
    <w:bookmarkStart w:id="105" w:name="n1_send_ping_reply"/>
    <w:p>
      <w:pPr>
        <w:pStyle w:val="2"/>
      </w:pPr>
      <w:r>
        <w:t xml:space="preserve">n1_send_ping_reply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n1_send_ping_reply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req_seq_num </w:t>
      </w:r>
      <w:r>
        <w:rPr>
          <w:rStyle w:val="OperatorTok"/>
        </w:rPr>
        <w:t xml:space="preserve">)</w:t>
      </w:r>
    </w:p>
    <w:bookmarkStart w:id="99" w:name="呼び出し元-7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n1_send_ping_reply の呼び出し元" title="" id="96" name="Picture"/>
            <a:graphic>
              <a:graphicData uri="http://schemas.openxmlformats.org/drawingml/2006/picture">
                <pic:pic>
                  <pic:nvPicPr>
                    <pic:cNvPr descr="puml_7ad28823657633f3a202d85d90721cffe231221c.svg" id="97" name="Picture"/>
                    <pic:cNvPicPr>
                      <a:picLocks noChangeArrowheads="1" noChangeAspect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n1_send_ping_reply </w:t>
      </w:r>
      <w:r>
        <w:rPr>
          <w:rFonts w:hint="eastAsia"/>
        </w:rPr>
        <w:t xml:space="preserve">の呼び出し元</w:t>
      </w:r>
    </w:p>
    <w:bookmarkEnd w:id="99"/>
    <w:bookmarkStart w:id="104" w:name="呼び出し先-5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4629150" cy="3448050"/>
            <wp:effectExtent b="0" l="0" r="0" t="0"/>
            <wp:docPr descr="n1_send_ping_reply の呼び出し先" title="" id="101" name="Picture"/>
            <a:graphic>
              <a:graphicData uri="http://schemas.openxmlformats.org/drawingml/2006/picture">
                <pic:pic>
                  <pic:nvPicPr>
                    <pic:cNvPr descr="puml_10ead831470d1fbd3b3f559c70e4ece62f28681d.svg" id="102" name="Picture"/>
                    <pic:cNvPicPr>
                      <a:picLocks noChangeArrowheads="1" noChangeAspect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n1_send_ping_reply </w:t>
      </w:r>
      <w:r>
        <w:rPr>
          <w:rFonts w:hint="eastAsia"/>
        </w:rPr>
        <w:t xml:space="preserve">の呼び出し先</w:t>
      </w:r>
    </w:p>
    <w:bookmarkEnd w:id="104"/>
    <w:bookmarkEnd w:id="105"/>
    <w:bookmarkStart w:id="111" w:name="n1_reorder_gap_ready"/>
    <w:p>
      <w:pPr>
        <w:pStyle w:val="2"/>
      </w:pPr>
      <w:r>
        <w:t xml:space="preserve">n1_reorder_gap_ready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n1_reorder_gap_ready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nack_num </w:t>
      </w:r>
      <w:r>
        <w:rPr>
          <w:rStyle w:val="OperatorTok"/>
        </w:rPr>
        <w:t xml:space="preserve">)</w:t>
      </w:r>
    </w:p>
    <w:bookmarkStart w:id="110" w:name="呼び出し元-8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581275" cy="7105650"/>
            <wp:effectExtent b="0" l="0" r="0" t="0"/>
            <wp:docPr descr="n1_reorder_gap_ready の呼び出し元" title="" id="107" name="Picture"/>
            <a:graphic>
              <a:graphicData uri="http://schemas.openxmlformats.org/drawingml/2006/picture">
                <pic:pic>
                  <pic:nvPicPr>
                    <pic:cNvPr descr="puml_2a9ef764204bfa95b5139a58b65fa87d3ebf1a26.svg" id="108" name="Picture"/>
                    <pic:cNvPicPr>
                      <a:picLocks noChangeArrowheads="1" noChangeAspect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n1_reorder_gap_ready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110"/>
    <w:bookmarkEnd w:id="111"/>
    <w:bookmarkStart w:id="117" w:name="n1_notify_health_alive"/>
    <w:p>
      <w:pPr>
        <w:pStyle w:val="2"/>
      </w:pPr>
      <w:r>
        <w:t xml:space="preserve">n1_notify_health_alive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n1_notify_health_alive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 </w:t>
      </w:r>
      <w:r>
        <w:rPr>
          <w:rStyle w:val="OperatorTok"/>
        </w:rPr>
        <w:t xml:space="preserve">)</w:t>
      </w:r>
    </w:p>
    <w:bookmarkStart w:id="116" w:name="呼び出し元-9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209925" cy="8210550"/>
            <wp:effectExtent b="0" l="0" r="0" t="0"/>
            <wp:docPr descr="n1_notify_health_alive の呼び出し元" title="" id="113" name="Picture"/>
            <a:graphic>
              <a:graphicData uri="http://schemas.openxmlformats.org/drawingml/2006/picture">
                <pic:pic>
                  <pic:nvPicPr>
                    <pic:cNvPr descr="puml_848e6197b420f94e89782f319b4fafaa2f1013ca.svg" id="114" name="Picture"/>
                    <pic:cNvPicPr>
                      <a:picLocks noChangeArrowheads="1" noChangeAspect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n1_notify_health_alive </w:t>
      </w:r>
      <w:r>
        <w:rPr>
          <w:rFonts w:hint="eastAsia"/>
        </w:rPr>
        <w:t xml:space="preserve">の呼び出し元</w:t>
      </w:r>
    </w:p>
    <w:bookmarkEnd w:id="116"/>
    <w:bookmarkEnd w:id="117"/>
    <w:bookmarkStart w:id="128" w:name="n1_recv_deliver"/>
    <w:p>
      <w:pPr>
        <w:pStyle w:val="2"/>
      </w:pPr>
      <w:r>
        <w:t xml:space="preserve">n1_recv_deliver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n1_recv_deliver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payload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payload_len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compressed </w:t>
      </w:r>
      <w:r>
        <w:rPr>
          <w:rStyle w:val="OperatorTok"/>
        </w:rPr>
        <w:t xml:space="preserve">)</w:t>
      </w:r>
    </w:p>
    <w:bookmarkStart w:id="122" w:name="呼び出し元-10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581275" cy="9315450"/>
            <wp:effectExtent b="0" l="0" r="0" t="0"/>
            <wp:docPr descr="n1_recv_deliver の呼び出し元" title="" id="119" name="Picture"/>
            <a:graphic>
              <a:graphicData uri="http://schemas.openxmlformats.org/drawingml/2006/picture">
                <pic:pic>
                  <pic:nvPicPr>
                    <pic:cNvPr descr="puml_e0b966c8203f31ed8598f22bfce2168539225575.svg" id="120" name="Picture"/>
                    <pic:cNvPicPr>
                      <a:picLocks noChangeArrowheads="1" noChangeAspect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93154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n1_recv_deliver </w:t>
      </w:r>
      <w:r>
        <w:rPr>
          <w:rFonts w:hint="eastAsia"/>
        </w:rPr>
        <w:t xml:space="preserve">の呼び出し元</w:t>
      </w:r>
    </w:p>
    <w:bookmarkEnd w:id="122"/>
    <w:bookmarkStart w:id="127" w:name="呼び出し先-6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504950" cy="1581150"/>
            <wp:effectExtent b="0" l="0" r="0" t="0"/>
            <wp:docPr descr="n1_recv_deliver の呼び出し先" title="" id="124" name="Picture"/>
            <a:graphic>
              <a:graphicData uri="http://schemas.openxmlformats.org/drawingml/2006/picture">
                <pic:pic>
                  <pic:nvPicPr>
                    <pic:cNvPr descr="puml_15d7dccfcf8dae692931d0ef3cfc8b204e4ee0b5.svg" id="125" name="Picture"/>
                    <pic:cNvPicPr>
                      <a:picLocks noChangeArrowheads="1" noChangeAspect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n1_recv_deliver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127"/>
    <w:bookmarkEnd w:id="128"/>
    <w:bookmarkStart w:id="139" w:name="n1_deliver_payload_elem"/>
    <w:p>
      <w:pPr>
        <w:pStyle w:val="2"/>
      </w:pPr>
      <w:r>
        <w:t xml:space="preserve">n1_deliver_payload_elem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n1_deliver_payload_elem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elem </w:t>
      </w:r>
      <w:r>
        <w:rPr>
          <w:rStyle w:val="OperatorTok"/>
        </w:rPr>
        <w:t xml:space="preserve">)</w:t>
      </w:r>
    </w:p>
    <w:bookmarkStart w:id="133" w:name="呼び出し元-1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581275" cy="8210550"/>
            <wp:effectExtent b="0" l="0" r="0" t="0"/>
            <wp:docPr descr="n1_deliver_payload_elem の呼び出し元" title="" id="130" name="Picture"/>
            <a:graphic>
              <a:graphicData uri="http://schemas.openxmlformats.org/drawingml/2006/picture">
                <pic:pic>
                  <pic:nvPicPr>
                    <pic:cNvPr descr="puml_d92cafd08eb5f795885ff8913dfcb0b9f2f8b331.svg" id="131" name="Picture"/>
                    <pic:cNvPicPr>
                      <a:picLocks noChangeArrowheads="1" noChangeAspect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n1_deliver_payload_elem </w:t>
      </w:r>
      <w:r>
        <w:rPr>
          <w:rFonts w:hint="eastAsia"/>
        </w:rPr>
        <w:t xml:space="preserve">の呼び出し元</w:t>
      </w:r>
    </w:p>
    <w:bookmarkEnd w:id="133"/>
    <w:bookmarkStart w:id="138" w:name="呼び出し先-7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943100" cy="2514600"/>
            <wp:effectExtent b="0" l="0" r="0" t="0"/>
            <wp:docPr descr="n1_deliver_payload_elem の呼び出し先" title="" id="135" name="Picture"/>
            <a:graphic>
              <a:graphicData uri="http://schemas.openxmlformats.org/drawingml/2006/picture">
                <pic:pic>
                  <pic:nvPicPr>
                    <pic:cNvPr descr="puml_8f34071668b204999ed7f7ea26c87166dfc75739.svg" id="136" name="Picture"/>
                    <pic:cNvPicPr>
                      <a:picLocks noChangeArrowheads="1" noChangeAspect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n1_deliver_payload_elem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138"/>
    <w:bookmarkEnd w:id="139"/>
    <w:bookmarkStart w:id="150" w:name="n1_drain_recv_window"/>
    <w:p>
      <w:pPr>
        <w:pStyle w:val="2"/>
      </w:pPr>
      <w:r>
        <w:t xml:space="preserve">n1_drain_recv_window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n1_drain_recv_window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 </w:t>
      </w:r>
      <w:r>
        <w:rPr>
          <w:rStyle w:val="OperatorTok"/>
        </w:rPr>
        <w:t xml:space="preserve">)</w:t>
      </w:r>
    </w:p>
    <w:bookmarkStart w:id="144" w:name="呼び出し元-12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581275" cy="7105650"/>
            <wp:effectExtent b="0" l="0" r="0" t="0"/>
            <wp:docPr descr="n1_drain_recv_window の呼び出し元" title="" id="141" name="Picture"/>
            <a:graphic>
              <a:graphicData uri="http://schemas.openxmlformats.org/drawingml/2006/picture">
                <pic:pic>
                  <pic:nvPicPr>
                    <pic:cNvPr descr="puml_804e072f82ab3378c090a512ca5814565c7cc331.svg" id="142" name="Picture"/>
                    <pic:cNvPicPr>
                      <a:picLocks noChangeArrowheads="1" noChangeAspect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n1_drain_recv_window </w:t>
      </w:r>
      <w:r>
        <w:rPr>
          <w:rFonts w:hint="eastAsia"/>
        </w:rPr>
        <w:t xml:space="preserve">の呼び出し元</w:t>
      </w:r>
    </w:p>
    <w:bookmarkEnd w:id="144"/>
    <w:bookmarkStart w:id="149" w:name="呼び出し先-8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3120034"/>
            <wp:effectExtent b="0" l="0" r="0" t="0"/>
            <wp:docPr descr="n1_drain_recv_window の呼び出し先" title="" id="146" name="Picture"/>
            <a:graphic>
              <a:graphicData uri="http://schemas.openxmlformats.org/drawingml/2006/picture">
                <pic:pic>
                  <pic:nvPicPr>
                    <pic:cNvPr descr="puml_d6be733f3571df39495c1f4932586c67db429af4.svg" id="147" name="Picture"/>
                    <pic:cNvPicPr>
                      <a:picLocks noChangeArrowheads="1" noChangeAspect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12003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n1_drain_recv_window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149"/>
    <w:bookmarkEnd w:id="150"/>
    <w:bookmarkStart w:id="161" w:name="n1_process_outer_pkt"/>
    <w:p>
      <w:pPr>
        <w:pStyle w:val="2"/>
      </w:pPr>
      <w:r>
        <w:t xml:space="preserve">n1_process_outer_pkt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n1_process_outer_pkt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pkt </w:t>
      </w:r>
      <w:r>
        <w:rPr>
          <w:rStyle w:val="OperatorTok"/>
        </w:rPr>
        <w:t xml:space="preserve">)</w:t>
      </w:r>
    </w:p>
    <w:bookmarkStart w:id="155" w:name="呼び出し元-13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n1_process_outer_pkt の呼び出し元" title="" id="152" name="Picture"/>
            <a:graphic>
              <a:graphicData uri="http://schemas.openxmlformats.org/drawingml/2006/picture">
                <pic:pic>
                  <pic:nvPicPr>
                    <pic:cNvPr descr="puml_22cc0db86e6750922ee1d15edb4456e43e8f5164.svg" id="153" name="Picture"/>
                    <pic:cNvPicPr>
                      <a:picLocks noChangeArrowheads="1" noChangeAspect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n1_process_outer_pkt </w:t>
      </w:r>
      <w:r>
        <w:rPr>
          <w:rFonts w:hint="eastAsia"/>
        </w:rPr>
        <w:t xml:space="preserve">の呼び出し元</w:t>
      </w:r>
    </w:p>
    <w:bookmarkEnd w:id="155"/>
    <w:bookmarkStart w:id="160" w:name="呼び出し先-9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1936048"/>
            <wp:effectExtent b="0" l="0" r="0" t="0"/>
            <wp:docPr descr="n1_process_outer_pkt の呼び出し先" title="" id="157" name="Picture"/>
            <a:graphic>
              <a:graphicData uri="http://schemas.openxmlformats.org/drawingml/2006/picture">
                <pic:pic>
                  <pic:nvPicPr>
                    <pic:cNvPr descr="puml_991abcbdf619f726904b92ff72574e8484882668.svg" id="158" name="Picture"/>
                    <pic:cNvPicPr>
                      <a:picLocks noChangeArrowheads="1" noChangeAspect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193604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n1_process_outer_pkt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160"/>
    <w:bookmarkEnd w:id="161"/>
    <w:bookmarkStart w:id="172" w:name="n1_check_and_update_session"/>
    <w:p>
      <w:pPr>
        <w:pStyle w:val="2"/>
      </w:pPr>
      <w:r>
        <w:t xml:space="preserve">n1_check_and_update_session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n1_check_and_update_session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pkt </w:t>
      </w:r>
      <w:r>
        <w:rPr>
          <w:rStyle w:val="OperatorTok"/>
        </w:rPr>
        <w:t xml:space="preserve">)</w:t>
      </w:r>
    </w:p>
    <w:bookmarkStart w:id="166" w:name="呼び出し元-14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n1_check_and_update_session の呼び出し元" title="" id="163" name="Picture"/>
            <a:graphic>
              <a:graphicData uri="http://schemas.openxmlformats.org/drawingml/2006/picture">
                <pic:pic>
                  <pic:nvPicPr>
                    <pic:cNvPr descr="puml_788eaad25085a72becd6801e84ce0948fb3872e2.svg" id="164" name="Picture"/>
                    <pic:cNvPicPr>
                      <a:picLocks noChangeArrowheads="1" noChangeAspect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n1_check_and_update_session </w:t>
      </w:r>
      <w:r>
        <w:rPr>
          <w:rFonts w:hint="eastAsia"/>
        </w:rPr>
        <w:t xml:space="preserve">の呼び出し元</w:t>
      </w:r>
    </w:p>
    <w:bookmarkEnd w:id="166"/>
    <w:bookmarkStart w:id="171" w:name="呼び出し先-10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2219325" cy="1581150"/>
            <wp:effectExtent b="0" l="0" r="0" t="0"/>
            <wp:docPr descr="n1_check_and_update_session の呼び出し先" title="" id="168" name="Picture"/>
            <a:graphic>
              <a:graphicData uri="http://schemas.openxmlformats.org/drawingml/2006/picture">
                <pic:pic>
                  <pic:nvPicPr>
                    <pic:cNvPr descr="puml_df86af10ce633162e20b2b85ab575affab7a9463.svg" id="169" name="Picture"/>
                    <pic:cNvPicPr>
                      <a:picLocks noChangeArrowheads="1" noChangeAspect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n1_check_and_update_session </w:t>
      </w:r>
      <w:r>
        <w:rPr>
          <w:rFonts w:hint="eastAsia"/>
        </w:rPr>
        <w:t xml:space="preserve">の呼び出し先</w:t>
      </w:r>
    </w:p>
    <w:bookmarkEnd w:id="171"/>
    <w:bookmarkEnd w:id="172"/>
    <w:bookmarkStart w:id="178" w:name="n1_update_path_recv"/>
    <w:p>
      <w:pPr>
        <w:pStyle w:val="2"/>
      </w:pPr>
      <w:r>
        <w:t xml:space="preserve">n1_update_path_recv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n1_update_path_recv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sockaddr_in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sender_addr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 </w:t>
      </w:r>
      <w:r>
        <w:rPr>
          <w:rStyle w:val="OperatorTok"/>
        </w:rPr>
        <w:t xml:space="preserve">)</w:t>
      </w:r>
    </w:p>
    <w:bookmarkStart w:id="177" w:name="呼び出し元-15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n1_update_path_recv の呼び出し元" title="" id="174" name="Picture"/>
            <a:graphic>
              <a:graphicData uri="http://schemas.openxmlformats.org/drawingml/2006/picture">
                <pic:pic>
                  <pic:nvPicPr>
                    <pic:cNvPr descr="puml_b8e3ad40eaed47c5acd52179566149eb54c7817c.svg" id="175" name="Picture"/>
                    <pic:cNvPicPr>
                      <a:picLocks noChangeArrowheads="1" noChangeAspect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7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n1_update_path_recv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177"/>
    <w:bookmarkEnd w:id="178"/>
    <w:bookmarkStart w:id="189" w:name="n1_check_health_timeout"/>
    <w:p>
      <w:pPr>
        <w:pStyle w:val="2"/>
      </w:pPr>
      <w:r>
        <w:t xml:space="preserve">n1_check_health_timeout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n1_check_health_timeout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bookmarkStart w:id="183" w:name="呼び出し元-16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n1_check_health_timeout の呼び出し元" title="" id="180" name="Picture"/>
            <a:graphic>
              <a:graphicData uri="http://schemas.openxmlformats.org/drawingml/2006/picture">
                <pic:pic>
                  <pic:nvPicPr>
                    <pic:cNvPr descr="puml_e647a990d943efe89c2842e81b26e64d398b290e.svg" id="181" name="Picture"/>
                    <pic:cNvPicPr>
                      <a:picLocks noChangeArrowheads="1" noChangeAspect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7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n1_check_health_timeout </w:t>
      </w:r>
      <w:r>
        <w:rPr>
          <w:rFonts w:hint="eastAsia"/>
        </w:rPr>
        <w:t xml:space="preserve">の呼び出し元</w:t>
      </w:r>
    </w:p>
    <w:bookmarkEnd w:id="183"/>
    <w:bookmarkStart w:id="188" w:name="呼び出し先-11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3095625" cy="2686050"/>
            <wp:effectExtent b="0" l="0" r="0" t="0"/>
            <wp:docPr descr="n1_check_health_timeout の呼び出し先" title="" id="185" name="Picture"/>
            <a:graphic>
              <a:graphicData uri="http://schemas.openxmlformats.org/drawingml/2006/picture">
                <pic:pic>
                  <pic:nvPicPr>
                    <pic:cNvPr descr="puml_5851d164132a6e59c98770cb00ce33760ad0093f.svg" id="186" name="Picture"/>
                    <pic:cNvPicPr>
                      <a:picLocks noChangeArrowheads="1" noChangeAspect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8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n1_check_health_timeout </w:t>
      </w:r>
      <w:r>
        <w:rPr>
          <w:rFonts w:hint="eastAsia"/>
        </w:rPr>
        <w:t xml:space="preserve">の呼び出し先</w:t>
      </w:r>
    </w:p>
    <w:bookmarkEnd w:id="188"/>
    <w:bookmarkEnd w:id="189"/>
    <w:bookmarkStart w:id="195" w:name="check_src_addr"/>
    <w:p>
      <w:pPr>
        <w:pStyle w:val="2"/>
      </w:pPr>
      <w:r>
        <w:t xml:space="preserve">check_src_addr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check_src_addr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sockaddr_in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sender </w:t>
      </w:r>
      <w:r>
        <w:rPr>
          <w:rStyle w:val="OperatorTok"/>
        </w:rPr>
        <w:t xml:space="preserve">)</w:t>
      </w:r>
    </w:p>
    <w:bookmarkStart w:id="194" w:name="呼び出し元-17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check_src_addr の呼び出し元" title="" id="191" name="Picture"/>
            <a:graphic>
              <a:graphicData uri="http://schemas.openxmlformats.org/drawingml/2006/picture">
                <pic:pic>
                  <pic:nvPicPr>
                    <pic:cNvPr descr="puml_89eb99c5aff787328fd604bafac93cace313859b.svg" id="192" name="Picture"/>
                    <pic:cNvPicPr>
                      <a:picLocks noChangeArrowheads="1" noChangeAspect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check_src_addr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194"/>
    <w:bookmarkEnd w:id="195"/>
    <w:bookmarkStart w:id="206" w:name="check_and_update_session"/>
    <w:p>
      <w:pPr>
        <w:pStyle w:val="2"/>
      </w:pPr>
      <w:r>
        <w:t xml:space="preserve">check_and_update_session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check_and_update_session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pkt </w:t>
      </w:r>
      <w:r>
        <w:rPr>
          <w:rStyle w:val="OperatorTok"/>
        </w:rPr>
        <w:t xml:space="preserve">)</w:t>
      </w:r>
    </w:p>
    <w:bookmarkStart w:id="200" w:name="呼び出し元-18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5267325" cy="10420350"/>
            <wp:effectExtent b="0" l="0" r="0" t="0"/>
            <wp:docPr descr="check_and_update_session の呼び出し元" title="" id="197" name="Picture"/>
            <a:graphic>
              <a:graphicData uri="http://schemas.openxmlformats.org/drawingml/2006/picture">
                <pic:pic>
                  <pic:nvPicPr>
                    <pic:cNvPr descr="puml_11abbef833a5275b1d43f68b662abd8b20287d17.svg" id="198" name="Picture"/>
                    <pic:cNvPicPr>
                      <a:picLocks noChangeArrowheads="1" noChangeAspect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check_and_update_session </w:t>
      </w:r>
      <w:r>
        <w:rPr>
          <w:rFonts w:hint="eastAsia"/>
        </w:rPr>
        <w:t xml:space="preserve">の呼び出し元</w:t>
      </w:r>
    </w:p>
    <w:bookmarkEnd w:id="200"/>
    <w:bookmarkStart w:id="205" w:name="呼び出し先-12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2009775" cy="1581150"/>
            <wp:effectExtent b="0" l="0" r="0" t="0"/>
            <wp:docPr descr="check_and_update_session の呼び出し先" title="" id="202" name="Picture"/>
            <a:graphic>
              <a:graphicData uri="http://schemas.openxmlformats.org/drawingml/2006/picture">
                <pic:pic>
                  <pic:nvPicPr>
                    <pic:cNvPr descr="puml_d4f1f5d9557308501c04cf78a6902915b58843e9.svg" id="203" name="Picture"/>
                    <pic:cNvPicPr>
                      <a:picLocks noChangeArrowheads="1" noChangeAspect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check_and_update_session </w:t>
      </w:r>
      <w:r>
        <w:rPr>
          <w:rFonts w:hint="eastAsia"/>
        </w:rPr>
        <w:t xml:space="preserve">の呼び出し先</w:t>
      </w:r>
    </w:p>
    <w:bookmarkEnd w:id="205"/>
    <w:bookmarkEnd w:id="206"/>
    <w:bookmarkStart w:id="212" w:name="get_ms_mono"/>
    <w:p>
      <w:pPr>
        <w:pStyle w:val="2"/>
      </w:pPr>
      <w:r>
        <w:t xml:space="preserve">get_ms_mono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uint64_t</w:t>
      </w:r>
      <w:r>
        <w:rPr>
          <w:rStyle w:val="NormalTok"/>
        </w:rPr>
        <w:t xml:space="preserve"> get_ms_mono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)</w:t>
      </w:r>
    </w:p>
    <w:bookmarkStart w:id="211" w:name="呼び出し元-19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get_ms_mono の呼び出し元" title="" id="208" name="Picture"/>
            <a:graphic>
              <a:graphicData uri="http://schemas.openxmlformats.org/drawingml/2006/picture">
                <pic:pic>
                  <pic:nvPicPr>
                    <pic:cNvPr descr="puml_6ce67d81fbaa42d7dd9032d779a5f3d5846d164b.svg" id="209" name="Picture"/>
                    <pic:cNvPicPr>
                      <a:picLocks noChangeArrowheads="1" noChangeAspect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get_ms_mono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211"/>
    <w:bookmarkEnd w:id="212"/>
    <w:bookmarkStart w:id="218" w:name="get_monotonic"/>
    <w:p>
      <w:pPr>
        <w:pStyle w:val="2"/>
      </w:pPr>
      <w:r>
        <w:t xml:space="preserve">get_monotonic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get_monotonic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int64_t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tv_sec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int32_t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tv_nsec </w:t>
      </w:r>
      <w:r>
        <w:rPr>
          <w:rStyle w:val="OperatorTok"/>
        </w:rPr>
        <w:t xml:space="preserve">)</w:t>
      </w:r>
    </w:p>
    <w:bookmarkStart w:id="217" w:name="呼び出し元-20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5829300" cy="8210550"/>
            <wp:effectExtent b="0" l="0" r="0" t="0"/>
            <wp:docPr descr="get_monotonic の呼び出し元" title="" id="214" name="Picture"/>
            <a:graphic>
              <a:graphicData uri="http://schemas.openxmlformats.org/drawingml/2006/picture">
                <pic:pic>
                  <pic:nvPicPr>
                    <pic:cNvPr descr="puml_fc946a11d8eb692271f2c1e46b219f525ac2a155.svg" id="215" name="Picture"/>
                    <pic:cNvPicPr>
                      <a:picLocks noChangeArrowheads="1" noChangeAspect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get_monotonic </w:t>
      </w:r>
      <w:r>
        <w:rPr>
          <w:rFonts w:hint="eastAsia"/>
        </w:rPr>
        <w:t xml:space="preserve">の呼び出し元</w:t>
      </w:r>
    </w:p>
    <w:bookmarkEnd w:id="217"/>
    <w:bookmarkEnd w:id="218"/>
    <w:bookmarkStart w:id="229" w:name="update_path_recv"/>
    <w:p>
      <w:pPr>
        <w:pStyle w:val="2"/>
      </w:pPr>
      <w:r>
        <w:t xml:space="preserve">update_path_recv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update_path_recv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sockaddr_in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sender </w:t>
      </w:r>
      <w:r>
        <w:rPr>
          <w:rStyle w:val="OperatorTok"/>
        </w:rPr>
        <w:t xml:space="preserve">)</w:t>
      </w:r>
    </w:p>
    <w:bookmarkStart w:id="223" w:name="呼び出し元-2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update_path_recv の呼び出し元" title="" id="220" name="Picture"/>
            <a:graphic>
              <a:graphicData uri="http://schemas.openxmlformats.org/drawingml/2006/picture">
                <pic:pic>
                  <pic:nvPicPr>
                    <pic:cNvPr descr="puml_946c21b55bd766c6bdde75c6bd33fdd01465106a.svg" id="221" name="Picture"/>
                    <pic:cNvPicPr>
                      <a:picLocks noChangeArrowheads="1" noChangeAspect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update_path_recv </w:t>
      </w:r>
      <w:r>
        <w:rPr>
          <w:rFonts w:hint="eastAsia"/>
        </w:rPr>
        <w:t xml:space="preserve">の呼び出し元</w:t>
      </w:r>
    </w:p>
    <w:bookmarkEnd w:id="223"/>
    <w:bookmarkStart w:id="228" w:name="呼び出し先-13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438275" cy="1409700"/>
            <wp:effectExtent b="0" l="0" r="0" t="0"/>
            <wp:docPr descr="update_path_recv の呼び出し先" title="" id="225" name="Picture"/>
            <a:graphic>
              <a:graphicData uri="http://schemas.openxmlformats.org/drawingml/2006/picture">
                <pic:pic>
                  <pic:nvPicPr>
                    <pic:cNvPr descr="puml_b21a933269b213c51ac9ea1765dc89c61c43bb79.svg" id="226" name="Picture"/>
                    <pic:cNvPicPr>
                      <a:picLocks noChangeArrowheads="1" noChangeAspect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2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update_path_recv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228"/>
    <w:bookmarkEnd w:id="229"/>
    <w:bookmarkStart w:id="235" w:name="notify_health_alive"/>
    <w:p>
      <w:pPr>
        <w:pStyle w:val="2"/>
      </w:pPr>
      <w:r>
        <w:t xml:space="preserve">notify_health_alive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notify_health_alive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bookmarkStart w:id="234" w:name="呼び出し元-22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076575" cy="8210550"/>
            <wp:effectExtent b="0" l="0" r="0" t="0"/>
            <wp:docPr descr="notify_health_alive の呼び出し元" title="" id="231" name="Picture"/>
            <a:graphic>
              <a:graphicData uri="http://schemas.openxmlformats.org/drawingml/2006/picture">
                <pic:pic>
                  <pic:nvPicPr>
                    <pic:cNvPr descr="puml_b2abde49949e6b6184b83d853c543f27cdcb876c.svg" id="232" name="Picture"/>
                    <pic:cNvPicPr>
                      <a:picLocks noChangeArrowheads="1" noChangeAspect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3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notify_health_alive </w:t>
      </w:r>
      <w:r>
        <w:rPr>
          <w:rFonts w:hint="eastAsia"/>
        </w:rPr>
        <w:t xml:space="preserve">の呼び出し元</w:t>
      </w:r>
    </w:p>
    <w:bookmarkEnd w:id="234"/>
    <w:bookmarkEnd w:id="235"/>
    <w:bookmarkStart w:id="246" w:name="check_health_timeout"/>
    <w:p>
      <w:pPr>
        <w:pStyle w:val="2"/>
      </w:pPr>
      <w:r>
        <w:t xml:space="preserve">check_health_timeout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check_health_timeout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bookmarkStart w:id="240" w:name="呼び出し元-23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check_health_timeout の呼び出し元" title="" id="237" name="Picture"/>
            <a:graphic>
              <a:graphicData uri="http://schemas.openxmlformats.org/drawingml/2006/picture">
                <pic:pic>
                  <pic:nvPicPr>
                    <pic:cNvPr descr="puml_e6a734dbea02c93d17d84bc9e760bcb8d5819b6c.svg" id="238" name="Picture"/>
                    <pic:cNvPicPr>
                      <a:picLocks noChangeArrowheads="1" noChangeAspect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3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check_health_timeout </w:t>
      </w:r>
      <w:r>
        <w:rPr>
          <w:rFonts w:hint="eastAsia"/>
        </w:rPr>
        <w:t xml:space="preserve">の呼び出し元</w:t>
      </w:r>
    </w:p>
    <w:bookmarkEnd w:id="240"/>
    <w:bookmarkStart w:id="245" w:name="呼び出し先-14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2428875" cy="1581150"/>
            <wp:effectExtent b="0" l="0" r="0" t="0"/>
            <wp:docPr descr="check_health_timeout の呼び出し先" title="" id="242" name="Picture"/>
            <a:graphic>
              <a:graphicData uri="http://schemas.openxmlformats.org/drawingml/2006/picture">
                <pic:pic>
                  <pic:nvPicPr>
                    <pic:cNvPr descr="puml_8c4a059e304993a05ebf2c5b231bc66c3d0b7c2d.svg" id="243" name="Picture"/>
                    <pic:cNvPicPr>
                      <a:picLocks noChangeArrowheads="1" noChangeAspect="1"/>
                    </pic:cNvPicPr>
                  </pic:nvPicPr>
                  <pic:blipFill>
                    <a:blip r:embed="rId2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4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check_health_timeout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245"/>
    <w:bookmarkEnd w:id="246"/>
    <w:bookmarkStart w:id="257" w:name="reorder_gap_ready"/>
    <w:p>
      <w:pPr>
        <w:pStyle w:val="2"/>
      </w:pPr>
      <w:r>
        <w:t xml:space="preserve">reorder_gap_ready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reorder_gap_ready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nack_num </w:t>
      </w:r>
      <w:r>
        <w:rPr>
          <w:rStyle w:val="OperatorTok"/>
        </w:rPr>
        <w:t xml:space="preserve">)</w:t>
      </w:r>
    </w:p>
    <w:bookmarkStart w:id="251" w:name="呼び出し元-24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705225" cy="7105650"/>
            <wp:effectExtent b="0" l="0" r="0" t="0"/>
            <wp:docPr descr="reorder_gap_ready の呼び出し元" title="" id="248" name="Picture"/>
            <a:graphic>
              <a:graphicData uri="http://schemas.openxmlformats.org/drawingml/2006/picture">
                <pic:pic>
                  <pic:nvPicPr>
                    <pic:cNvPr descr="puml_72a063d32e19a99e9d330f11be27faf3ac176a1d.svg" id="249" name="Picture"/>
                    <pic:cNvPicPr>
                      <a:picLocks noChangeArrowheads="1" noChangeAspect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4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reorder_gap_ready </w:t>
      </w:r>
      <w:r>
        <w:rPr>
          <w:rFonts w:hint="eastAsia"/>
        </w:rPr>
        <w:t xml:space="preserve">の呼び出し元</w:t>
      </w:r>
    </w:p>
    <w:bookmarkEnd w:id="251"/>
    <w:bookmarkStart w:id="256" w:name="呼び出し先-15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514475" cy="1409700"/>
            <wp:effectExtent b="0" l="0" r="0" t="0"/>
            <wp:docPr descr="reorder_gap_ready の呼び出し先" title="" id="253" name="Picture"/>
            <a:graphic>
              <a:graphicData uri="http://schemas.openxmlformats.org/drawingml/2006/picture">
                <pic:pic>
                  <pic:nvPicPr>
                    <pic:cNvPr descr="puml_5940a80ab1621f09c9e2fed4f8984fd72197cbda.svg" id="254" name="Picture"/>
                    <pic:cNvPicPr>
                      <a:picLocks noChangeArrowheads="1" noChangeAspect="1"/>
                    </pic:cNvPicPr>
                  </pic:nvPicPr>
                  <pic:blipFill>
                    <a:blip r:embed="rId2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5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reorder_gap_ready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256"/>
    <w:bookmarkEnd w:id="257"/>
    <w:bookmarkStart w:id="268" w:name="check_reorder_timeout"/>
    <w:p>
      <w:pPr>
        <w:pStyle w:val="2"/>
      </w:pPr>
      <w:r>
        <w:t xml:space="preserve">check_reorder_timeout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check_reorder_timeout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bookmarkStart w:id="262" w:name="呼び出し元-25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check_reorder_timeout の呼び出し元" title="" id="259" name="Picture"/>
            <a:graphic>
              <a:graphicData uri="http://schemas.openxmlformats.org/drawingml/2006/picture">
                <pic:pic>
                  <pic:nvPicPr>
                    <pic:cNvPr descr="puml_441555093ebf330a3399c5c9375c4fc7e9037e66.svg" id="260" name="Picture"/>
                    <pic:cNvPicPr>
                      <a:picLocks noChangeArrowheads="1" noChangeAspect="1"/>
                    </pic:cNvPicPr>
                  </pic:nvPicPr>
                  <pic:blipFill>
                    <a:blip r:embed="rId2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5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check_reorder_timeout </w:t>
      </w:r>
      <w:r>
        <w:rPr>
          <w:rFonts w:hint="eastAsia"/>
        </w:rPr>
        <w:t xml:space="preserve">の呼び出し元</w:t>
      </w:r>
    </w:p>
    <w:bookmarkEnd w:id="262"/>
    <w:bookmarkStart w:id="267" w:name="呼び出し先-16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3163552"/>
            <wp:effectExtent b="0" l="0" r="0" t="0"/>
            <wp:docPr descr="check_reorder_timeout の呼び出し先" title="" id="264" name="Picture"/>
            <a:graphic>
              <a:graphicData uri="http://schemas.openxmlformats.org/drawingml/2006/picture">
                <pic:pic>
                  <pic:nvPicPr>
                    <pic:cNvPr descr="puml_0c9b344acaa2339016a6246695907b3cdddd76a2.svg" id="265" name="Picture"/>
                    <pic:cNvPicPr>
                      <a:picLocks noChangeArrowheads="1" noChangeAspect="1"/>
                    </pic:cNvPicPr>
                  </pic:nvPicPr>
                  <pic:blipFill>
                    <a:blip r:embed="rId2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6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16355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check_reorder_timeout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267"/>
    <w:bookmarkEnd w:id="268"/>
    <w:bookmarkStart w:id="279" w:name="send_reject"/>
    <w:p>
      <w:pPr>
        <w:pStyle w:val="2"/>
      </w:pPr>
      <w:r>
        <w:t xml:space="preserve">send_reject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send_reject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seq_num </w:t>
      </w:r>
      <w:r>
        <w:rPr>
          <w:rStyle w:val="OperatorTok"/>
        </w:rPr>
        <w:t xml:space="preserve">)</w:t>
      </w:r>
    </w:p>
    <w:bookmarkStart w:id="273" w:name="呼び出し元-26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send_reject の呼び出し元" title="" id="270" name="Picture"/>
            <a:graphic>
              <a:graphicData uri="http://schemas.openxmlformats.org/drawingml/2006/picture">
                <pic:pic>
                  <pic:nvPicPr>
                    <pic:cNvPr descr="puml_3a13240861ae599a07905ba04a5d3391fb7572c0.svg" id="271" name="Picture"/>
                    <pic:cNvPicPr>
                      <a:picLocks noChangeArrowheads="1" noChangeAspect="1"/>
                    </pic:cNvPicPr>
                  </pic:nvPicPr>
                  <pic:blipFill>
                    <a:blip r:embed="rId2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6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send_reject </w:t>
      </w:r>
      <w:r>
        <w:rPr>
          <w:rFonts w:hint="eastAsia"/>
        </w:rPr>
        <w:t xml:space="preserve">の呼び出し元</w:t>
      </w:r>
    </w:p>
    <w:bookmarkEnd w:id="273"/>
    <w:bookmarkStart w:id="278" w:name="呼び出し先-17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4762500" cy="3448050"/>
            <wp:effectExtent b="0" l="0" r="0" t="0"/>
            <wp:docPr descr="send_reject の呼び出し先" title="" id="275" name="Picture"/>
            <a:graphic>
              <a:graphicData uri="http://schemas.openxmlformats.org/drawingml/2006/picture">
                <pic:pic>
                  <pic:nvPicPr>
                    <pic:cNvPr descr="puml_e6f68a61bfd1abde017eef23e901c27a13a800d8.svg" id="276" name="Picture"/>
                    <pic:cNvPicPr>
                      <a:picLocks noChangeArrowheads="1" noChangeAspect="1"/>
                    </pic:cNvPicPr>
                  </pic:nvPicPr>
                  <pic:blipFill>
                    <a:blip r:embed="rId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send_reject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278"/>
    <w:bookmarkEnd w:id="279"/>
    <w:bookmarkStart w:id="290" w:name="deliver_payload_elem"/>
    <w:p>
      <w:pPr>
        <w:pStyle w:val="2"/>
      </w:pPr>
      <w:r>
        <w:t xml:space="preserve">deliver_payload_elem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deliver_payload_elem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elem </w:t>
      </w:r>
      <w:r>
        <w:rPr>
          <w:rStyle w:val="OperatorTok"/>
        </w:rPr>
        <w:t xml:space="preserve">)</w:t>
      </w:r>
    </w:p>
    <w:bookmarkStart w:id="284" w:name="呼び出し元-27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5648325" cy="10420350"/>
            <wp:effectExtent b="0" l="0" r="0" t="0"/>
            <wp:docPr descr="deliver_payload_elem の呼び出し元" title="" id="281" name="Picture"/>
            <a:graphic>
              <a:graphicData uri="http://schemas.openxmlformats.org/drawingml/2006/picture">
                <pic:pic>
                  <pic:nvPicPr>
                    <pic:cNvPr descr="puml_26f71a30daca81426dbc09ae4ee01197d11db1b1.svg" id="282" name="Picture"/>
                    <pic:cNvPicPr>
                      <a:picLocks noChangeArrowheads="1" noChangeAspect="1"/>
                    </pic:cNvPicPr>
                  </pic:nvPicPr>
                  <pic:blipFill>
                    <a:blip r:embed="rId2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8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deliver_payload_elem </w:t>
      </w:r>
      <w:r>
        <w:rPr>
          <w:rFonts w:hint="eastAsia"/>
        </w:rPr>
        <w:t xml:space="preserve">の呼び出し元</w:t>
      </w:r>
    </w:p>
    <w:bookmarkEnd w:id="284"/>
    <w:bookmarkStart w:id="289" w:name="呼び出し先-18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724025" cy="2514600"/>
            <wp:effectExtent b="0" l="0" r="0" t="0"/>
            <wp:docPr descr="deliver_payload_elem の呼び出し先" title="" id="286" name="Picture"/>
            <a:graphic>
              <a:graphicData uri="http://schemas.openxmlformats.org/drawingml/2006/picture">
                <pic:pic>
                  <pic:nvPicPr>
                    <pic:cNvPr descr="puml_76bb27d0cb8cc5d091baf8be57e859a8ef0dc214.svg" id="287" name="Picture"/>
                    <pic:cNvPicPr>
                      <a:picLocks noChangeArrowheads="1" noChangeAspect="1"/>
                    </pic:cNvPicPr>
                  </pic:nvPicPr>
                  <pic:blipFill>
                    <a:blip r:embed="rId2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8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deliver_payload_elem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289"/>
    <w:bookmarkEnd w:id="290"/>
    <w:bookmarkStart w:id="301" w:name="drain_recv_window"/>
    <w:p>
      <w:pPr>
        <w:pStyle w:val="2"/>
      </w:pPr>
      <w:r>
        <w:t xml:space="preserve">drain_recv_window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drain_recv_window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bookmarkStart w:id="295" w:name="呼び出し元-28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476500" cy="7105650"/>
            <wp:effectExtent b="0" l="0" r="0" t="0"/>
            <wp:docPr descr="drain_recv_window の呼び出し元" title="" id="292" name="Picture"/>
            <a:graphic>
              <a:graphicData uri="http://schemas.openxmlformats.org/drawingml/2006/picture">
                <pic:pic>
                  <pic:nvPicPr>
                    <pic:cNvPr descr="puml_80f6328154f73bcd70b3fd30828f41afc75ecfc4.svg" id="293" name="Picture"/>
                    <pic:cNvPicPr>
                      <a:picLocks noChangeArrowheads="1" noChangeAspect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9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drain_recv_window </w:t>
      </w:r>
      <w:r>
        <w:rPr>
          <w:rFonts w:hint="eastAsia"/>
        </w:rPr>
        <w:t xml:space="preserve">の呼び出し元</w:t>
      </w:r>
    </w:p>
    <w:bookmarkEnd w:id="295"/>
    <w:bookmarkStart w:id="300" w:name="呼び出し先-19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3302000"/>
            <wp:effectExtent b="0" l="0" r="0" t="0"/>
            <wp:docPr descr="drain_recv_window の呼び出し先" title="" id="297" name="Picture"/>
            <a:graphic>
              <a:graphicData uri="http://schemas.openxmlformats.org/drawingml/2006/picture">
                <pic:pic>
                  <pic:nvPicPr>
                    <pic:cNvPr descr="puml_350e14d91a05baf28d1a21a1a73555f86e155767.svg" id="298" name="Picture"/>
                    <pic:cNvPicPr>
                      <a:picLocks noChangeArrowheads="1" noChangeAspect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9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302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drain_recv_window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300"/>
    <w:bookmarkEnd w:id="301"/>
    <w:bookmarkStart w:id="312" w:name="process_outer_pkt"/>
    <w:p>
      <w:pPr>
        <w:pStyle w:val="2"/>
      </w:pPr>
      <w:r>
        <w:t xml:space="preserve">process_outer_pkt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process_outer_pkt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pkt </w:t>
      </w:r>
      <w:r>
        <w:rPr>
          <w:rStyle w:val="OperatorTok"/>
        </w:rPr>
        <w:t xml:space="preserve">)</w:t>
      </w:r>
    </w:p>
    <w:bookmarkStart w:id="306" w:name="呼び出し元-29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process_outer_pkt の呼び出し元" title="" id="303" name="Picture"/>
            <a:graphic>
              <a:graphicData uri="http://schemas.openxmlformats.org/drawingml/2006/picture">
                <pic:pic>
                  <pic:nvPicPr>
                    <pic:cNvPr descr="puml_95db8a6b3a1a8d631b67c73863049fa8b7b43101.svg" id="304" name="Picture"/>
                    <pic:cNvPicPr>
                      <a:picLocks noChangeArrowheads="1" noChangeAspect="1"/>
                    </pic:cNvPicPr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0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process_outer_pkt </w:t>
      </w:r>
      <w:r>
        <w:rPr>
          <w:rFonts w:hint="eastAsia"/>
        </w:rPr>
        <w:t xml:space="preserve">の呼び出し元</w:t>
      </w:r>
    </w:p>
    <w:bookmarkEnd w:id="306"/>
    <w:bookmarkStart w:id="311" w:name="呼び出し先-20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1588838"/>
            <wp:effectExtent b="0" l="0" r="0" t="0"/>
            <wp:docPr descr="process_outer_pkt の呼び出し先" title="" id="308" name="Picture"/>
            <a:graphic>
              <a:graphicData uri="http://schemas.openxmlformats.org/drawingml/2006/picture">
                <pic:pic>
                  <pic:nvPicPr>
                    <pic:cNvPr descr="puml_4faa4981908fe7431b19987afae543b02ff2761e.svg" id="309" name="Picture"/>
                    <pic:cNvPicPr>
                      <a:picLocks noChangeArrowheads="1" noChangeAspect="1"/>
                    </pic:cNvPicPr>
                  </pic:nvPicPr>
                  <pic:blipFill>
                    <a:blip r:embed="rId3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0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158883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process_outer_pkt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311"/>
    <w:bookmarkEnd w:id="312"/>
    <w:bookmarkStart w:id="323" w:name="recv_thread_func"/>
    <w:p>
      <w:pPr>
        <w:pStyle w:val="2"/>
      </w:pPr>
      <w:r>
        <w:t xml:space="preserve">recv_thread_func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recv_thread_func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arg </w:t>
      </w:r>
      <w:r>
        <w:rPr>
          <w:rStyle w:val="OperatorTok"/>
        </w:rPr>
        <w:t xml:space="preserve">)</w:t>
      </w:r>
    </w:p>
    <w:bookmarkStart w:id="317" w:name="呼び出し元-30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4895850"/>
            <wp:effectExtent b="0" l="0" r="0" t="0"/>
            <wp:docPr descr="recv_thread_func の呼び出し元" title="" id="314" name="Picture"/>
            <a:graphic>
              <a:graphicData uri="http://schemas.openxmlformats.org/drawingml/2006/picture">
                <pic:pic>
                  <pic:nvPicPr>
                    <pic:cNvPr descr="puml_a5815709bdc74cf6d8f3b93357906d09befc8533.svg" id="315" name="Picture"/>
                    <pic:cNvPicPr>
                      <a:picLocks noChangeArrowheads="1" noChangeAspect="1"/>
                    </pic:cNvPicPr>
                  </pic:nvPicPr>
                  <pic:blipFill>
                    <a:blip r:embed="rId3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1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recv_thread_func </w:t>
      </w:r>
      <w:r>
        <w:rPr>
          <w:rFonts w:hint="eastAsia"/>
        </w:rPr>
        <w:t xml:space="preserve">の呼び出し元</w:t>
      </w:r>
    </w:p>
    <w:bookmarkEnd w:id="317"/>
    <w:bookmarkStart w:id="322" w:name="呼び出し先-21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488696"/>
            <wp:effectExtent b="0" l="0" r="0" t="0"/>
            <wp:docPr descr="recv_thread_func の呼び出し先" title="" id="319" name="Picture"/>
            <a:graphic>
              <a:graphicData uri="http://schemas.openxmlformats.org/drawingml/2006/picture">
                <pic:pic>
                  <pic:nvPicPr>
                    <pic:cNvPr descr="puml_e72cf262cc3a0eb9141565230b46cc96aaeb5765.svg" id="320" name="Picture"/>
                    <pic:cNvPicPr>
                      <a:picLocks noChangeArrowheads="1" noChangeAspect="1"/>
                    </pic:cNvPicPr>
                  </pic:nvPicPr>
                  <pic:blipFill>
                    <a:blip r:embed="rId3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1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48869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recv_thread_func </w:t>
      </w:r>
      <w:r>
        <w:rPr>
          <w:rFonts w:hint="eastAsia"/>
        </w:rPr>
        <w:t xml:space="preserve">の呼び出し先</w:t>
      </w:r>
    </w:p>
    <w:bookmarkEnd w:id="322"/>
    <w:bookmarkEnd w:id="323"/>
    <w:bookmarkStart w:id="329" w:name="tcp_wait_readable"/>
    <w:p>
      <w:pPr>
        <w:pStyle w:val="2"/>
      </w:pPr>
      <w:r>
        <w:t xml:space="preserve">tcp_wait_readable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tcp_wait_readable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PotrSocket fd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wait_ms </w:t>
      </w:r>
      <w:r>
        <w:rPr>
          <w:rStyle w:val="OperatorTok"/>
        </w:rPr>
        <w:t xml:space="preserve">)</w:t>
      </w:r>
    </w:p>
    <w:bookmarkStart w:id="328" w:name="呼び出し元-3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629025" cy="10420350"/>
            <wp:effectExtent b="0" l="0" r="0" t="0"/>
            <wp:docPr descr="tcp_wait_readable の呼び出し元" title="" id="325" name="Picture"/>
            <a:graphic>
              <a:graphicData uri="http://schemas.openxmlformats.org/drawingml/2006/picture">
                <pic:pic>
                  <pic:nvPicPr>
                    <pic:cNvPr descr="puml_41b37f2fb61f17c5182ec135acedb548c29900ec.svg" id="326" name="Picture"/>
                    <pic:cNvPicPr>
                      <a:picLocks noChangeArrowheads="1" noChangeAspect="1"/>
                    </pic:cNvPicPr>
                  </pic:nvPicPr>
                  <pic:blipFill>
                    <a:blip r:embed="rId3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2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tcp_wait_readable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328"/>
    <w:bookmarkEnd w:id="329"/>
    <w:bookmarkStart w:id="335" w:name="tcp_read_all"/>
    <w:p>
      <w:pPr>
        <w:pStyle w:val="2"/>
      </w:pPr>
      <w:r>
        <w:t xml:space="preserve">tcp_read_all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tcp_read_all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PotrSocket fd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buf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n </w:t>
      </w:r>
      <w:r>
        <w:rPr>
          <w:rStyle w:val="OperatorTok"/>
        </w:rPr>
        <w:t xml:space="preserve">)</w:t>
      </w:r>
    </w:p>
    <w:bookmarkStart w:id="334" w:name="呼び出し元-32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629025" cy="10420350"/>
            <wp:effectExtent b="0" l="0" r="0" t="0"/>
            <wp:docPr descr="tcp_read_all の呼び出し元" title="" id="331" name="Picture"/>
            <a:graphic>
              <a:graphicData uri="http://schemas.openxmlformats.org/drawingml/2006/picture">
                <pic:pic>
                  <pic:nvPicPr>
                    <pic:cNvPr descr="puml_3f066d85ca3fccc36f86d064e32c4ea6253397a2.svg" id="332" name="Picture"/>
                    <pic:cNvPicPr>
                      <a:picLocks noChangeArrowheads="1" noChangeAspect="1"/>
                    </pic:cNvPicPr>
                  </pic:nvPicPr>
                  <pic:blipFill>
                    <a:blip r:embed="rId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3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tcp_read_all </w:t>
      </w:r>
      <w:r>
        <w:rPr>
          <w:rFonts w:hint="eastAsia"/>
        </w:rPr>
        <w:t xml:space="preserve">の呼び出し元</w:t>
      </w:r>
    </w:p>
    <w:bookmarkEnd w:id="334"/>
    <w:bookmarkEnd w:id="335"/>
    <w:bookmarkStart w:id="341" w:name="notify_connected_tcp"/>
    <w:p>
      <w:pPr>
        <w:pStyle w:val="2"/>
      </w:pPr>
      <w:r>
        <w:t xml:space="preserve">notify_connected_tcp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notify_connected_tcp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bookmarkStart w:id="340" w:name="呼び出し元-33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629025" cy="10420350"/>
            <wp:effectExtent b="0" l="0" r="0" t="0"/>
            <wp:docPr descr="notify_connected_tcp の呼び出し元" title="" id="337" name="Picture"/>
            <a:graphic>
              <a:graphicData uri="http://schemas.openxmlformats.org/drawingml/2006/picture">
                <pic:pic>
                  <pic:nvPicPr>
                    <pic:cNvPr descr="puml_3b60f018d4a5f7764dba83ef149ef80fba6e3207.svg" id="338" name="Picture"/>
                    <pic:cNvPicPr>
                      <a:picLocks noChangeArrowheads="1" noChangeAspect="1"/>
                    </pic:cNvPicPr>
                  </pic:nvPicPr>
                  <pic:blipFill>
                    <a:blip r:embed="rId3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3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notify_connected_tcp </w:t>
      </w:r>
      <w:r>
        <w:rPr>
          <w:rFonts w:hint="eastAsia"/>
        </w:rPr>
        <w:t xml:space="preserve">の呼び出し元</w:t>
      </w:r>
    </w:p>
    <w:bookmarkEnd w:id="340"/>
    <w:bookmarkEnd w:id="341"/>
    <w:bookmarkStart w:id="347" w:name="tcp_send_all_raw"/>
    <w:p>
      <w:pPr>
        <w:pStyle w:val="2"/>
      </w:pPr>
      <w:r>
        <w:t xml:space="preserve">tcp_send_all_raw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tcp_send_all_raw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PotrSocket fd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buf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n </w:t>
      </w:r>
      <w:r>
        <w:rPr>
          <w:rStyle w:val="OperatorTok"/>
        </w:rPr>
        <w:t xml:space="preserve">)</w:t>
      </w:r>
    </w:p>
    <w:bookmarkStart w:id="346" w:name="呼び出し元-34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629025" cy="11525250"/>
            <wp:effectExtent b="0" l="0" r="0" t="0"/>
            <wp:docPr descr="tcp_send_all_raw の呼び出し元" title="" id="343" name="Picture"/>
            <a:graphic>
              <a:graphicData uri="http://schemas.openxmlformats.org/drawingml/2006/picture">
                <pic:pic>
                  <pic:nvPicPr>
                    <pic:cNvPr descr="puml_2b96a51657a515672f91c59452238222a85ab68c.svg" id="344" name="Picture"/>
                    <pic:cNvPicPr>
                      <a:picLocks noChangeArrowheads="1" noChangeAspect="1"/>
                    </pic:cNvPicPr>
                  </pic:nvPicPr>
                  <pic:blipFill>
                    <a:blip r:embed="rId3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4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15252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tcp_send_all_raw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346"/>
    <w:bookmarkEnd w:id="347"/>
    <w:bookmarkStart w:id="358" w:name="tcp_send_ping_reply"/>
    <w:p>
      <w:pPr>
        <w:pStyle w:val="2"/>
      </w:pPr>
      <w:r>
        <w:t xml:space="preserve">tcp_send_ping_reply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tcp_send_ping_reply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req_seq_num </w:t>
      </w:r>
      <w:r>
        <w:rPr>
          <w:rStyle w:val="OperatorTok"/>
        </w:rPr>
        <w:t xml:space="preserve">)</w:t>
      </w:r>
    </w:p>
    <w:bookmarkStart w:id="352" w:name="呼び出し元-35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629025" cy="10420350"/>
            <wp:effectExtent b="0" l="0" r="0" t="0"/>
            <wp:docPr descr="tcp_send_ping_reply の呼び出し元" title="" id="349" name="Picture"/>
            <a:graphic>
              <a:graphicData uri="http://schemas.openxmlformats.org/drawingml/2006/picture">
                <pic:pic>
                  <pic:nvPicPr>
                    <pic:cNvPr descr="puml_beea50e38244fe2224c5f7cc742bcf2120f51881.svg" id="350" name="Picture"/>
                    <pic:cNvPicPr>
                      <a:picLocks noChangeArrowheads="1" noChangeAspect="1"/>
                    </pic:cNvPicPr>
                  </pic:nvPicPr>
                  <pic:blipFill>
                    <a:blip r:embed="rId3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4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tcp_send_ping_reply </w:t>
      </w:r>
      <w:r>
        <w:rPr>
          <w:rFonts w:hint="eastAsia"/>
        </w:rPr>
        <w:t xml:space="preserve">の呼び出し元</w:t>
      </w:r>
    </w:p>
    <w:bookmarkEnd w:id="352"/>
    <w:bookmarkStart w:id="357" w:name="呼び出し先-22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4629150" cy="3448050"/>
            <wp:effectExtent b="0" l="0" r="0" t="0"/>
            <wp:docPr descr="tcp_send_ping_reply の呼び出し先" title="" id="354" name="Picture"/>
            <a:graphic>
              <a:graphicData uri="http://schemas.openxmlformats.org/drawingml/2006/picture">
                <pic:pic>
                  <pic:nvPicPr>
                    <pic:cNvPr descr="puml_2c874878f96d19a6f37cff466fd2cd632eb03156.svg" id="355" name="Picture"/>
                    <pic:cNvPicPr>
                      <a:picLocks noChangeArrowheads="1" noChangeAspect="1"/>
                    </pic:cNvPicPr>
                  </pic:nvPicPr>
                  <pic:blipFill>
                    <a:blip r:embed="rId3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5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tcp_send_ping_reply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357"/>
    <w:bookmarkEnd w:id="358"/>
    <w:bookmarkStart w:id="369" w:name="tcp_recv_thread_func"/>
    <w:p>
      <w:pPr>
        <w:pStyle w:val="2"/>
      </w:pPr>
      <w:r>
        <w:t xml:space="preserve">tcp_recv_thread_func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tcp_recv_thread_func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arg </w:t>
      </w:r>
      <w:r>
        <w:rPr>
          <w:rStyle w:val="OperatorTok"/>
        </w:rPr>
        <w:t xml:space="preserve">)</w:t>
      </w:r>
    </w:p>
    <w:bookmarkStart w:id="363" w:name="呼び出し元-36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629025" cy="9315450"/>
            <wp:effectExtent b="0" l="0" r="0" t="0"/>
            <wp:docPr descr="tcp_recv_thread_func の呼び出し元" title="" id="360" name="Picture"/>
            <a:graphic>
              <a:graphicData uri="http://schemas.openxmlformats.org/drawingml/2006/picture">
                <pic:pic>
                  <pic:nvPicPr>
                    <pic:cNvPr descr="puml_2c79a7309e0304c26c2ce356f3ca006196908486.svg" id="361" name="Picture"/>
                    <pic:cNvPicPr>
                      <a:picLocks noChangeArrowheads="1" noChangeAspect="1"/>
                    </pic:cNvPicPr>
                  </pic:nvPicPr>
                  <pic:blipFill>
                    <a:blip r:embed="rId3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5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93154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tcp_recv_thread_func </w:t>
      </w:r>
      <w:r>
        <w:rPr>
          <w:rFonts w:hint="eastAsia"/>
        </w:rPr>
        <w:t xml:space="preserve">の呼び出し元</w:t>
      </w:r>
    </w:p>
    <w:bookmarkEnd w:id="363"/>
    <w:bookmarkStart w:id="368" w:name="呼び出し先-23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1512688"/>
            <wp:effectExtent b="0" l="0" r="0" t="0"/>
            <wp:docPr descr="tcp_recv_thread_func の呼び出し先" title="" id="365" name="Picture"/>
            <a:graphic>
              <a:graphicData uri="http://schemas.openxmlformats.org/drawingml/2006/picture">
                <pic:pic>
                  <pic:nvPicPr>
                    <pic:cNvPr descr="puml_7b17111c295da45e535fc49bb24914961b84f7c6.svg" id="366" name="Picture"/>
                    <pic:cNvPicPr>
                      <a:picLocks noChangeArrowheads="1" noChangeAspect="1"/>
                    </pic:cNvPicPr>
                  </pic:nvPicPr>
                  <pic:blipFill>
                    <a:blip r:embed="rId3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6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151268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tcp_recv_thread_func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368"/>
    <w:bookmarkEnd w:id="369"/>
    <w:bookmarkStart w:id="382" w:name="comm_recv_thread_start"/>
    <w:p>
      <w:pPr>
        <w:pStyle w:val="2"/>
      </w:pPr>
      <w:r>
        <w:t xml:space="preserve">comm_recv_thread_start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comm_recv_thread_start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非</w:t>
      </w:r>
      <w:r>
        <w:t xml:space="preserve"> TCP </w:t>
      </w:r>
      <w:r>
        <w:rPr>
          <w:rFonts w:hint="eastAsia"/>
        </w:rPr>
        <w:t xml:space="preserve">受信スレッドを起動します。</w:t>
      </w:r>
    </w:p>
    <w:bookmarkStart w:id="370" w:name="引数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1"/>
        </w:numPr>
      </w:pPr>
      <w:r>
        <w:t xml:space="preserve">ctx [in,out] セッションコンテキストへのポインタ。</w:t>
      </w:r>
    </w:p>
    <w:bookmarkEnd w:id="370"/>
    <w:bookmarkStart w:id="371" w:name="戻り値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371"/>
    <w:bookmarkStart w:id="376" w:name="呼び出し元-37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3790950"/>
            <wp:effectExtent b="0" l="0" r="0" t="0"/>
            <wp:docPr descr="comm_recv_thread_start の呼び出し元" title="" id="373" name="Picture"/>
            <a:graphic>
              <a:graphicData uri="http://schemas.openxmlformats.org/drawingml/2006/picture">
                <pic:pic>
                  <pic:nvPicPr>
                    <pic:cNvPr descr="puml_b756079729897fb6b0849c1163f6a59c59d16f2a.svg" id="374" name="Picture"/>
                    <pic:cNvPicPr>
                      <a:picLocks noChangeArrowheads="1" noChangeAspect="1"/>
                    </pic:cNvPicPr>
                  </pic:nvPicPr>
                  <pic:blipFill>
                    <a:blip r:embed="rId3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7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comm_recv_thread_start </w:t>
      </w:r>
      <w:r>
        <w:rPr>
          <w:rFonts w:hint="eastAsia"/>
        </w:rPr>
        <w:t xml:space="preserve">の呼び出し元</w:t>
      </w:r>
    </w:p>
    <w:bookmarkEnd w:id="376"/>
    <w:bookmarkStart w:id="381" w:name="呼び出し先-24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599034"/>
            <wp:effectExtent b="0" l="0" r="0" t="0"/>
            <wp:docPr descr="comm_recv_thread_start の呼び出し先" title="" id="378" name="Picture"/>
            <a:graphic>
              <a:graphicData uri="http://schemas.openxmlformats.org/drawingml/2006/picture">
                <pic:pic>
                  <pic:nvPicPr>
                    <pic:cNvPr descr="puml_9d9bc8ab02f86cfab9145c6222cb8bff4ba64c49.svg" id="379" name="Picture"/>
                    <pic:cNvPicPr>
                      <a:picLocks noChangeArrowheads="1" noChangeAspect="1"/>
                    </pic:cNvPicPr>
                  </pic:nvPicPr>
                  <pic:blipFill>
                    <a:blip r:embed="rId3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7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59903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comm_recv_thread_start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381"/>
    <w:bookmarkEnd w:id="382"/>
    <w:bookmarkStart w:id="390" w:name="comm_recv_thread_stop"/>
    <w:p>
      <w:pPr>
        <w:pStyle w:val="2"/>
      </w:pPr>
      <w:r>
        <w:t xml:space="preserve">comm_recv_thread_stop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comm_recv_thread_stop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非</w:t>
      </w:r>
      <w:r>
        <w:t xml:space="preserve"> TCP </w:t>
      </w:r>
      <w:r>
        <w:rPr>
          <w:rFonts w:hint="eastAsia"/>
        </w:rPr>
        <w:t xml:space="preserve">受信スレッドを停止します。</w:t>
      </w:r>
    </w:p>
    <w:bookmarkStart w:id="383" w:name="引数-1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2"/>
        </w:numPr>
      </w:pPr>
      <w:r>
        <w:t xml:space="preserve">ctx [in,out] セッションコンテキストへのポインタ。</w:t>
      </w:r>
    </w:p>
    <w:bookmarkEnd w:id="383"/>
    <w:bookmarkStart w:id="384" w:name="戻り値-1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384"/>
    <w:bookmarkStart w:id="389" w:name="呼び出し元-38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1800225" cy="2686050"/>
            <wp:effectExtent b="0" l="0" r="0" t="0"/>
            <wp:docPr descr="comm_recv_thread_stop の呼び出し元" title="" id="386" name="Picture"/>
            <a:graphic>
              <a:graphicData uri="http://schemas.openxmlformats.org/drawingml/2006/picture">
                <pic:pic>
                  <pic:nvPicPr>
                    <pic:cNvPr descr="puml_dc6141ab96a9a614de284c5b46a8e35f150d6a4d.svg" id="387" name="Picture"/>
                    <pic:cNvPicPr>
                      <a:picLocks noChangeArrowheads="1" noChangeAspect="1"/>
                    </pic:cNvPicPr>
                  </pic:nvPicPr>
                  <pic:blipFill>
                    <a:blip r:embed="rId3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8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comm_recv_thread_stop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389"/>
    <w:bookmarkEnd w:id="390"/>
    <w:bookmarkStart w:id="403" w:name="tcp_recv_thread_start"/>
    <w:p>
      <w:pPr>
        <w:pStyle w:val="2"/>
      </w:pPr>
      <w:r>
        <w:t xml:space="preserve">tcp_recv_thread_start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tcp_recv_thread_start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TCP </w:t>
      </w:r>
      <w:r>
        <w:rPr>
          <w:rFonts w:hint="eastAsia"/>
        </w:rPr>
        <w:t xml:space="preserve">受信スレッドを</w:t>
      </w:r>
      <w:r>
        <w:t xml:space="preserve"> path </w:t>
      </w:r>
      <w:r>
        <w:rPr>
          <w:rFonts w:hint="eastAsia"/>
        </w:rPr>
        <w:t xml:space="preserve">ごとに起動します。</w:t>
      </w:r>
    </w:p>
    <w:bookmarkStart w:id="391" w:name="引数-2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3"/>
        </w:numPr>
      </w:pPr>
      <w:r>
        <w:t xml:space="preserve">ctx [in,out] セッションコンテキストへのポインタ。</w:t>
      </w:r>
    </w:p>
    <w:p>
      <w:pPr>
        <w:pStyle w:val="Compact"/>
        <w:numPr>
          <w:ilvl w:val="0"/>
          <w:numId w:val="1003"/>
        </w:numPr>
      </w:pPr>
      <w:r>
        <w:t xml:space="preserve">path_idx [in] パスインデックス (0 </w:t>
      </w:r>
      <w:r>
        <w:rPr>
          <w:rFonts w:hint="eastAsia"/>
        </w:rPr>
        <w:t xml:space="preserve">～</w:t>
      </w:r>
      <w:r>
        <w:t xml:space="preserve"> n_path-1)。</w:t>
      </w:r>
    </w:p>
    <w:bookmarkEnd w:id="391"/>
    <w:bookmarkStart w:id="392" w:name="戻り値-2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392"/>
    <w:bookmarkStart w:id="397" w:name="呼び出し元-39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629025" cy="8210550"/>
            <wp:effectExtent b="0" l="0" r="0" t="0"/>
            <wp:docPr descr="tcp_recv_thread_start の呼び出し元" title="" id="394" name="Picture"/>
            <a:graphic>
              <a:graphicData uri="http://schemas.openxmlformats.org/drawingml/2006/picture">
                <pic:pic>
                  <pic:nvPicPr>
                    <pic:cNvPr descr="puml_dba35a1f6f078e5f156b3b36407efb94c7c02625.svg" id="395" name="Picture"/>
                    <pic:cNvPicPr>
                      <a:picLocks noChangeArrowheads="1" noChangeAspect="1"/>
                    </pic:cNvPicPr>
                  </pic:nvPicPr>
                  <pic:blipFill>
                    <a:blip r:embed="rId3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9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tcp_recv_thread_start </w:t>
      </w:r>
      <w:r>
        <w:rPr>
          <w:rFonts w:hint="eastAsia"/>
        </w:rPr>
        <w:t xml:space="preserve">の呼び出し元</w:t>
      </w:r>
    </w:p>
    <w:bookmarkEnd w:id="397"/>
    <w:bookmarkStart w:id="402" w:name="呼び出し先-25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1811566"/>
            <wp:effectExtent b="0" l="0" r="0" t="0"/>
            <wp:docPr descr="tcp_recv_thread_start の呼び出し先" title="" id="399" name="Picture"/>
            <a:graphic>
              <a:graphicData uri="http://schemas.openxmlformats.org/drawingml/2006/picture">
                <pic:pic>
                  <pic:nvPicPr>
                    <pic:cNvPr descr="puml_bd3a591263c478adda20a720a3e273e2f00ab1b8.svg" id="400" name="Picture"/>
                    <pic:cNvPicPr>
                      <a:picLocks noChangeArrowheads="1" noChangeAspect="1"/>
                    </pic:cNvPicPr>
                  </pic:nvPicPr>
                  <pic:blipFill>
                    <a:blip r:embed="rId4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9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181156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tcp_recv_thread_start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402"/>
    <w:bookmarkEnd w:id="403"/>
    <w:bookmarkStart w:id="406" w:name="tcp_recv_thread_stop"/>
    <w:p>
      <w:pPr>
        <w:pStyle w:val="2"/>
      </w:pPr>
      <w:r>
        <w:t xml:space="preserve">tcp_recv_thread_stop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tcp_recv_thread_stop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TCP </w:t>
      </w:r>
      <w:r>
        <w:rPr>
          <w:rFonts w:hint="eastAsia"/>
        </w:rPr>
        <w:t xml:space="preserve">受信スレッドの終了を待機します。</w:t>
      </w:r>
    </w:p>
    <w:p>
      <w:pPr>
        <w:pStyle w:val="af4"/>
      </w:pPr>
      <w:r>
        <w:rPr>
          <w:rFonts w:hint="eastAsia"/>
        </w:rPr>
        <w:t xml:space="preserve">スレッドの停止はソケットクローズ</w:t>
      </w:r>
      <w:r>
        <w:t xml:space="preserve"> (connect </w:t>
      </w:r>
      <w:r>
        <w:rPr>
          <w:rFonts w:hint="eastAsia"/>
        </w:rPr>
        <w:t xml:space="preserve">スレッド側)</w:t>
      </w:r>
      <w:r>
        <w:t xml:space="preserve"> </w:t>
      </w:r>
      <w:r>
        <w:rPr>
          <w:rFonts w:hint="eastAsia"/>
        </w:rPr>
        <w:t xml:space="preserve">で行います。</w:t>
      </w:r>
      <w:r>
        <w:t xml:space="preserve"> </w:t>
      </w:r>
      <w:r>
        <w:rPr>
          <w:rFonts w:hint="eastAsia"/>
        </w:rPr>
        <w:t xml:space="preserve">本関数は</w:t>
      </w:r>
      <w:r>
        <w:t xml:space="preserve"> join </w:t>
      </w:r>
      <w:r>
        <w:rPr>
          <w:rFonts w:hint="eastAsia"/>
        </w:rPr>
        <w:t xml:space="preserve">のみを担当します。</w:t>
      </w:r>
    </w:p>
    <w:bookmarkStart w:id="404" w:name="引数-3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4"/>
        </w:numPr>
      </w:pPr>
      <w:r>
        <w:t xml:space="preserve">ctx [in,out] セッションコンテキストへのポインタ。</w:t>
      </w:r>
    </w:p>
    <w:p>
      <w:pPr>
        <w:pStyle w:val="Compact"/>
        <w:numPr>
          <w:ilvl w:val="0"/>
          <w:numId w:val="1004"/>
        </w:numPr>
      </w:pPr>
      <w:r>
        <w:t xml:space="preserve">path_idx [in] パスインデックス (0 </w:t>
      </w:r>
      <w:r>
        <w:rPr>
          <w:rFonts w:hint="eastAsia"/>
        </w:rPr>
        <w:t xml:space="preserve">～</w:t>
      </w:r>
      <w:r>
        <w:t xml:space="preserve"> n_path-1)。</w:t>
      </w:r>
    </w:p>
    <w:bookmarkEnd w:id="404"/>
    <w:bookmarkStart w:id="405" w:name="戻り値-3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p>
      <w:r>
        <w:br w:type="page"/>
      </w:r>
    </w:p>
    <w:bookmarkEnd w:id="405"/>
    <w:bookmarkEnd w:id="406"/>
    <w:bookmarkEnd w:id="407"/>
    <w:bookmarkStart w:id="409" w:name="変数"/>
    <w:p>
      <w:pPr>
        <w:pStyle w:val="10"/>
      </w:pPr>
      <w:r>
        <w:rPr>
          <w:rFonts w:hint="eastAsia"/>
        </w:rPr>
        <w:t xml:space="preserve">変数</w:t>
      </w:r>
    </w:p>
    <w:bookmarkStart w:id="408" w:name="s_tcp_recv_args"/>
    <w:p>
      <w:pPr>
        <w:pStyle w:val="2"/>
      </w:pPr>
      <w:r>
        <w:t xml:space="preserve">s_tcp_recv_args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TcpRecvArg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VariableTok"/>
        </w:rPr>
        <w:t xml:space="preserve">s_tcp_recv_args</w:t>
      </w:r>
      <w:r>
        <w:rPr>
          <w:rStyle w:val="OperatorTok"/>
        </w:rPr>
        <w:t xml:space="preserve">;</w:t>
      </w:r>
    </w:p>
    <w:p>
      <w:r>
        <w:br w:type="page"/>
      </w:r>
    </w:p>
    <w:bookmarkEnd w:id="408"/>
    <w:bookmarkEnd w:id="409"/>
    <w:bookmarkStart w:id="413" w:name="定数マクロ"/>
    <w:p>
      <w:pPr>
        <w:pStyle w:val="10"/>
      </w:pPr>
      <w:r>
        <w:rPr>
          <w:rFonts w:hint="eastAsia"/>
        </w:rPr>
        <w:t xml:space="preserve">定数、マクロ</w:t>
      </w:r>
    </w:p>
    <w:bookmarkStart w:id="410" w:name="potr_mutex_lock_local"/>
    <w:p>
      <w:pPr>
        <w:pStyle w:val="2"/>
      </w:pPr>
      <w:r>
        <w:t xml:space="preserve">POTR_MUTEX_LOCK_LOCAL</w:t>
      </w:r>
    </w:p>
    <w:p>
      <w:pPr>
        <w:pStyle w:val="SourceCode"/>
      </w:pPr>
      <w:r>
        <w:rPr>
          <w:rStyle w:val="PreprocessorTok"/>
        </w:rPr>
        <w:t xml:space="preserve">#define POTR_MUTEX_LOCK_LOCAL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m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pthread_mutex_lock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m</w:t>
      </w:r>
      <w:r>
        <w:rPr>
          <w:rStyle w:val="OperatorTok"/>
        </w:rPr>
        <w:t xml:space="preserve">)</w:t>
      </w:r>
    </w:p>
    <w:bookmarkEnd w:id="410"/>
    <w:bookmarkStart w:id="411" w:name="potr_mutex_unlock_local"/>
    <w:p>
      <w:pPr>
        <w:pStyle w:val="2"/>
      </w:pPr>
      <w:r>
        <w:t xml:space="preserve">POTR_MUTEX_UNLOCK_LOCAL</w:t>
      </w:r>
    </w:p>
    <w:p>
      <w:pPr>
        <w:pStyle w:val="SourceCode"/>
      </w:pPr>
      <w:r>
        <w:rPr>
          <w:rStyle w:val="PreprocessorTok"/>
        </w:rPr>
        <w:t xml:space="preserve">#define POTR_MUTEX_UNLOCK_LOCAL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m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pthread_mutex_unlock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m</w:t>
      </w:r>
      <w:r>
        <w:rPr>
          <w:rStyle w:val="OperatorTok"/>
        </w:rPr>
        <w:t xml:space="preserve">)</w:t>
      </w:r>
    </w:p>
    <w:bookmarkEnd w:id="411"/>
    <w:bookmarkStart w:id="412" w:name="potr_nack_dedup_ms"/>
    <w:p>
      <w:pPr>
        <w:pStyle w:val="2"/>
      </w:pPr>
      <w:r>
        <w:t xml:space="preserve">POTR_NACK_DEDUP_MS</w:t>
      </w:r>
    </w:p>
    <w:p>
      <w:pPr>
        <w:pStyle w:val="SourceCode"/>
      </w:pPr>
      <w:r>
        <w:rPr>
          <w:rStyle w:val="PreprocessorTok"/>
        </w:rPr>
        <w:t xml:space="preserve">#define POTR_NACK_DEDUP_MS </w:t>
      </w:r>
      <w:r>
        <w:rPr>
          <w:rStyle w:val="DecValTok"/>
        </w:rPr>
        <w:t xml:space="preserve">200</w:t>
      </w:r>
      <w:r>
        <w:rPr>
          <w:rStyle w:val="BuiltInTok"/>
        </w:rPr>
        <w:t xml:space="preserve">U</w:t>
      </w:r>
    </w:p>
    <w:p>
      <w:pPr>
        <w:pStyle w:val="FirstParagraph"/>
      </w:pPr>
      <w:r>
        <w:t xml:space="preserve">NACK </w:t>
      </w:r>
      <w:r>
        <w:rPr>
          <w:rFonts w:hint="eastAsia"/>
        </w:rPr>
        <w:t xml:space="preserve">重複抑制の時間窓</w:t>
      </w:r>
      <w:r>
        <w:t xml:space="preserve"> </w:t>
      </w:r>
      <w:r>
        <w:rPr>
          <w:rFonts w:hint="eastAsia"/>
        </w:rPr>
        <w:t xml:space="preserve">(ミリ秒)。この時間内の同一</w:t>
      </w:r>
      <w:r>
        <w:t xml:space="preserve"> ack_num の NACK </w:t>
      </w:r>
      <w:r>
        <w:rPr>
          <w:rFonts w:hint="eastAsia"/>
        </w:rPr>
        <w:t xml:space="preserve">は破棄する。</w:t>
      </w:r>
    </w:p>
    <w:p>
      <w:r>
        <w:br w:type="page"/>
      </w:r>
    </w:p>
    <w:bookmarkEnd w:id="412"/>
    <w:bookmarkEnd w:id="413"/>
    <w:bookmarkStart w:id="424" w:name="クラス構造体"/>
    <w:p>
      <w:pPr>
        <w:pStyle w:val="10"/>
      </w:pPr>
      <w:r>
        <w:rPr>
          <w:rFonts w:hint="eastAsia"/>
        </w:rPr>
        <w:t xml:space="preserve">クラス/構造体</w:t>
      </w:r>
    </w:p>
    <w:bookmarkStart w:id="423" w:name="tcprecvarg"/>
    <w:p>
      <w:pPr>
        <w:pStyle w:val="2"/>
      </w:pPr>
      <w:r>
        <w:t xml:space="preserve">TcpRecvArg</w:t>
      </w:r>
    </w:p>
    <w:p>
      <w:pPr>
        <w:pStyle w:val="SourceCode"/>
      </w:pPr>
      <w:r>
        <w:rPr>
          <w:rStyle w:val="KeywordTok"/>
        </w:rPr>
        <w:t xml:space="preserve">struct</w:t>
      </w:r>
      <w:r>
        <w:rPr>
          <w:rStyle w:val="NormalTok"/>
        </w:rPr>
        <w:t xml:space="preserve"> TcpRecvArg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_pad</w:t>
      </w:r>
      <w:r>
        <w:rPr>
          <w:rStyle w:val="OperatorTok"/>
        </w:rPr>
        <w:t xml:space="preserve">;</w:t>
      </w:r>
      <w:r>
        <w:br/>
      </w:r>
      <w:r>
        <w:rPr>
          <w:rStyle w:val="OperatorTok"/>
        </w:rPr>
        <w:t xml:space="preserve">}</w:t>
      </w:r>
    </w:p>
    <w:bookmarkStart w:id="418" w:name="コラボレーション図"/>
    <w:p>
      <w:pPr>
        <w:pStyle w:val="3"/>
      </w:pPr>
      <w:r>
        <w:rPr>
          <w:rFonts w:hint="eastAsia"/>
        </w:rPr>
        <w:t xml:space="preserve">コラボレーション図</w:t>
      </w:r>
    </w:p>
    <w:p>
      <w:pPr>
        <w:pStyle w:val="CaptionedFigure"/>
      </w:pPr>
      <w:r>
        <w:drawing>
          <wp:inline>
            <wp:extent cx="6108700" cy="3734502"/>
            <wp:effectExtent b="0" l="0" r="0" t="0"/>
            <wp:docPr descr="TcpRecvArg のコラボレーション図" title="" id="415" name="Picture"/>
            <a:graphic>
              <a:graphicData uri="http://schemas.openxmlformats.org/drawingml/2006/picture">
                <pic:pic>
                  <pic:nvPicPr>
                    <pic:cNvPr descr="puml_87995edef4e57d83a012096d0b8a9de25bbbf984.svg" id="416" name="Picture"/>
                    <pic:cNvPicPr>
                      <a:picLocks noChangeArrowheads="1" noChangeAspect="1"/>
                    </pic:cNvPicPr>
                  </pic:nvPicPr>
                  <pic:blipFill>
                    <a:blip r:embed="rId4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1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73450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TcpRecvArg </w:t>
      </w:r>
      <w:r>
        <w:rPr>
          <w:rFonts w:hint="eastAsia"/>
        </w:rPr>
        <w:t xml:space="preserve">のコラボレーション図</w:t>
      </w:r>
    </w:p>
    <w:bookmarkEnd w:id="418"/>
    <w:bookmarkStart w:id="422" w:name="属性"/>
    <w:p>
      <w:pPr>
        <w:pStyle w:val="3"/>
      </w:pPr>
      <w:r>
        <w:rPr>
          <w:rFonts w:hint="eastAsia"/>
        </w:rPr>
        <w:t xml:space="preserve">属性</w:t>
      </w:r>
    </w:p>
    <w:bookmarkStart w:id="419" w:name="ctx"/>
    <w:p>
      <w:pPr>
        <w:pStyle w:val="4"/>
      </w:pPr>
      <w:r>
        <w:t xml:space="preserve">ctx</w:t>
      </w:r>
    </w:p>
    <w:p>
      <w:pPr>
        <w:pStyle w:val="SourceCode"/>
      </w:pP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;</w:t>
      </w:r>
    </w:p>
    <w:bookmarkEnd w:id="419"/>
    <w:bookmarkStart w:id="420" w:name="path_idx"/>
    <w:p>
      <w:pPr>
        <w:pStyle w:val="4"/>
      </w:pPr>
      <w:r>
        <w:t xml:space="preserve">path_idx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;</w:t>
      </w:r>
    </w:p>
    <w:bookmarkEnd w:id="420"/>
    <w:bookmarkStart w:id="421" w:name="pad"/>
    <w:p>
      <w:pPr>
        <w:pStyle w:val="4"/>
      </w:pPr>
      <w:r>
        <w:t xml:space="preserve">_pad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_pad</w:t>
      </w:r>
      <w:r>
        <w:rPr>
          <w:rStyle w:val="OperatorTok"/>
        </w:rPr>
        <w:t xml:space="preserve">;</w:t>
      </w:r>
    </w:p>
    <w:bookmarkEnd w:id="421"/>
    <w:bookmarkEnd w:id="422"/>
    <w:bookmarkEnd w:id="423"/>
    <w:bookmarkEnd w:id="424"/>
    <w:sectPr w:rsidR="0094280B" w:rsidRPr="00FD387E" w:rsidSect="005F62AA">
      <w:headerReference r:id="rId7" w:type="default"/>
      <w:footerReference r:id="rId8" w:type="default"/>
      <w:pgSz w:code="9" w:h="16838" w:w="11906"/>
      <w:pgMar w:bottom="720" w:footer="340" w:gutter="0" w:header="340" w:left="1134" w:right="1134" w:top="720"/>
      <w:cols w:space="425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47015" w14:textId="30278CF2" w:rsidR="007C7C1C" w:rsidRPr="00AE1988" w:rsidRDefault="007C7C1C" w:rsidP="00AE1988">
    <w:pPr>
      <w:pStyle w:val="af9"/>
    </w:pPr>
    <w:r w:rsidRPr="00AE1988">
      <w:fldChar w:fldCharType="begin"/>
    </w:r>
    <w:r w:rsidRPr="00AE1988">
      <w:instrText>PAGE  \* Arabic  \* MERGEFORMAT</w:instrText>
    </w:r>
    <w:r w:rsidRPr="00AE1988">
      <w:fldChar w:fldCharType="separate"/>
    </w:r>
    <w:r w:rsidRPr="00AE1988">
      <w:t>1</w:t>
    </w:r>
    <w:r w:rsidRPr="00AE1988">
      <w:fldChar w:fldCharType="end"/>
    </w:r>
    <w:r w:rsidRPr="00AE1988">
      <w:t xml:space="preserve"> / </w:t>
    </w:r>
    <w:fldSimple w:instr="NUMPAGES  \* Arabic  \* MERGEFORMAT">
      <w:r w:rsidRPr="00AE1988">
        <w:t>2</w:t>
      </w:r>
    </w:fldSimple>
    <w:r w:rsidR="000F1ABA" w:rsidRPr="00AE1988">
      <w:fldChar w:fldCharType="begin"/>
    </w:r>
    <w:r w:rsidR="000F1ABA" w:rsidRPr="00AE1988">
      <w:instrText xml:space="preserve"> IF </w:instrText>
    </w:r>
    <w:r w:rsidR="000F1ABA" w:rsidRPr="00AE1988">
      <w:fldChar w:fldCharType="begin"/>
    </w:r>
    <w:r w:rsidR="000F1ABA" w:rsidRPr="00AE1988">
      <w:instrText xml:space="preserve"> PAGE   \* MERGEFORMAT </w:instrText>
    </w:r>
    <w:r w:rsidR="000F1ABA" w:rsidRPr="00AE1988">
      <w:fldChar w:fldCharType="separate"/>
    </w:r>
    <w:r w:rsidR="00FD387E">
      <w:rPr>
        <w:noProof/>
      </w:rPr>
      <w:instrText>1</w:instrText>
    </w:r>
    <w:r w:rsidR="000F1ABA" w:rsidRPr="00AE1988">
      <w:fldChar w:fldCharType="end"/>
    </w:r>
    <w:r w:rsidR="000F1ABA" w:rsidRPr="00AE1988">
      <w:instrText xml:space="preserve"> =  </w:instrText>
    </w:r>
    <w:fldSimple w:instr=" NUMPAGES   \* MERGEFORMAT ">
      <w:r w:rsidR="00FD387E">
        <w:rPr>
          <w:noProof/>
        </w:rPr>
        <w:instrText>1</w:instrText>
      </w:r>
    </w:fldSimple>
    <w:r w:rsidR="000F1ABA" w:rsidRPr="00AE1988">
      <w:instrText xml:space="preserve"> "E" ""</w:instrText>
    </w:r>
    <w:r w:rsidR="000F1ABA" w:rsidRPr="00AE1988">
      <w:rPr>
        <w:rFonts w:hint="eastAsia"/>
      </w:rPr>
      <w:instrText>}</w:instrText>
    </w:r>
    <w:r w:rsidR="000F1ABA" w:rsidRPr="00AE1988">
      <w:instrText xml:space="preserve"> </w:instrText>
    </w:r>
    <w:r w:rsidR="00FD387E">
      <w:fldChar w:fldCharType="separate"/>
    </w:r>
    <w:r w:rsidR="00FD387E" w:rsidRPr="00AE1988">
      <w:rPr>
        <w:noProof/>
      </w:rPr>
      <w:t>E</w:t>
    </w:r>
    <w:r w:rsidR="000F1ABA" w:rsidRPr="00AE1988"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alias w:val="タイトル"/>
      <w:tag w:val=""/>
      <w:id w:val="1025913039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0CEC301F" w14:textId="77777777" w:rsidR="007C7C1C" w:rsidRPr="00AE1988" w:rsidRDefault="005F27D7" w:rsidP="00AE1988">
        <w:pPr>
          <w:pStyle w:val="af7"/>
        </w:pPr>
        <w:r>
          <w:t>トップレベルの index</w:t>
        </w:r>
      </w:p>
    </w:sdtContent>
  </w:sdt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15:restartNumberingAfterBreak="0" w:abstractNumId="0">
    <w:nsid w:val="0000A990"/>
    <w:multiLevelType w:val="multilevel"/>
    <w:tmpl w:val="9176C71A"/>
    <w:lvl w:ilvl="0">
      <w:numFmt w:val="bullet"/>
      <w:lvlText w:val=" "/>
      <w:lvlJc w:val="left"/>
      <w:pPr>
        <w:ind w:hanging="480" w:left="720"/>
      </w:pPr>
    </w:lvl>
    <w:lvl w:ilvl="1">
      <w:numFmt w:val="bullet"/>
      <w:lvlText w:val=" "/>
      <w:lvlJc w:val="left"/>
      <w:pPr>
        <w:ind w:hanging="480" w:left="1440"/>
      </w:pPr>
    </w:lvl>
    <w:lvl w:ilvl="2">
      <w:numFmt w:val="bullet"/>
      <w:lvlText w:val=" "/>
      <w:lvlJc w:val="left"/>
      <w:pPr>
        <w:ind w:hanging="480" w:left="2160"/>
      </w:pPr>
    </w:lvl>
    <w:lvl w:ilvl="3">
      <w:numFmt w:val="bullet"/>
      <w:lvlText w:val=" "/>
      <w:lvlJc w:val="left"/>
      <w:pPr>
        <w:ind w:hanging="480" w:left="2880"/>
      </w:pPr>
    </w:lvl>
    <w:lvl w:ilvl="4">
      <w:numFmt w:val="bullet"/>
      <w:lvlText w:val=" "/>
      <w:lvlJc w:val="left"/>
      <w:pPr>
        <w:ind w:hanging="480" w:left="3600"/>
      </w:pPr>
    </w:lvl>
    <w:lvl w:ilvl="5">
      <w:numFmt w:val="bullet"/>
      <w:lvlText w:val=" "/>
      <w:lvlJc w:val="left"/>
      <w:pPr>
        <w:ind w:hanging="480" w:left="4320"/>
      </w:pPr>
    </w:lvl>
    <w:lvl w:ilvl="6">
      <w:numFmt w:val="bullet"/>
      <w:lvlText w:val=" "/>
      <w:lvlJc w:val="left"/>
      <w:pPr>
        <w:ind w:hanging="480" w:left="5040"/>
      </w:pPr>
    </w:lvl>
    <w:lvl w:ilvl="7">
      <w:numFmt w:val="bullet"/>
      <w:lvlText w:val=" "/>
      <w:lvlJc w:val="left"/>
      <w:pPr>
        <w:ind w:hanging="480" w:left="5760"/>
      </w:pPr>
    </w:lvl>
    <w:lvl w:ilvl="8">
      <w:numFmt w:val="bullet"/>
      <w:lvlText w:val=" "/>
      <w:lvlJc w:val="left"/>
      <w:pPr>
        <w:ind w:hanging="480" w:left="6480"/>
      </w:pPr>
    </w:lvl>
  </w:abstractNum>
  <w:abstractNum w15:restartNumberingAfterBreak="0" w:abstractNumId="1">
    <w:nsid w:val="0000A991"/>
    <w:multiLevelType w:val="multilevel"/>
    <w:tmpl w:val="06B4A0DC"/>
    <w:lvl w:ilvl="0">
      <w:numFmt w:val="bullet"/>
      <w:lvlText w:val="•"/>
      <w:lvlJc w:val="left"/>
      <w:pPr>
        <w:ind w:hanging="480" w:left="720"/>
      </w:pPr>
    </w:lvl>
    <w:lvl w:ilvl="1">
      <w:numFmt w:val="bullet"/>
      <w:lvlText w:val="–"/>
      <w:lvlJc w:val="left"/>
      <w:pPr>
        <w:ind w:hanging="480" w:left="1440"/>
      </w:pPr>
    </w:lvl>
    <w:lvl w:ilvl="2">
      <w:numFmt w:val="bullet"/>
      <w:lvlText w:val="•"/>
      <w:lvlJc w:val="left"/>
      <w:pPr>
        <w:ind w:hanging="480" w:left="2160"/>
      </w:pPr>
    </w:lvl>
    <w:lvl w:ilvl="3">
      <w:numFmt w:val="bullet"/>
      <w:lvlText w:val="–"/>
      <w:lvlJc w:val="left"/>
      <w:pPr>
        <w:ind w:hanging="480" w:left="2880"/>
      </w:pPr>
    </w:lvl>
    <w:lvl w:ilvl="4">
      <w:numFmt w:val="bullet"/>
      <w:lvlText w:val="•"/>
      <w:lvlJc w:val="left"/>
      <w:pPr>
        <w:ind w:hanging="480" w:left="3600"/>
      </w:pPr>
    </w:lvl>
    <w:lvl w:ilvl="5">
      <w:numFmt w:val="bullet"/>
      <w:lvlText w:val="–"/>
      <w:lvlJc w:val="left"/>
      <w:pPr>
        <w:ind w:hanging="480" w:left="4320"/>
      </w:pPr>
    </w:lvl>
    <w:lvl w:ilvl="6">
      <w:numFmt w:val="bullet"/>
      <w:lvlText w:val="•"/>
      <w:lvlJc w:val="left"/>
      <w:pPr>
        <w:ind w:hanging="480" w:left="5040"/>
      </w:pPr>
    </w:lvl>
    <w:lvl w:ilvl="7">
      <w:numFmt w:val="bullet"/>
      <w:lvlText w:val="–"/>
      <w:lvlJc w:val="left"/>
      <w:pPr>
        <w:ind w:hanging="480" w:left="5760"/>
      </w:pPr>
    </w:lvl>
    <w:lvl w:ilvl="8">
      <w:numFmt w:val="bullet"/>
      <w:lvlText w:val="•"/>
      <w:lvlJc w:val="left"/>
      <w:pPr>
        <w:ind w:hanging="480" w:left="6480"/>
      </w:pPr>
    </w:lvl>
  </w:abstractNum>
  <w:abstractNum w15:restartNumberingAfterBreak="0" w:abstractNumId="2">
    <w:nsid w:val="046E29F9"/>
    <w:multiLevelType w:val="multilevel"/>
    <w:tmpl w:val="E6F6F270"/>
    <w:styleLink w:val="1"/>
    <w:lvl w:ilvl="0">
      <w:start w:val="1"/>
      <w:numFmt w:val="decimal"/>
      <w:pStyle w:val="10"/>
      <w:suff w:val="space"/>
      <w:lvlText w:val="%1"/>
      <w:lvlJc w:val="left"/>
      <w:pPr>
        <w:ind w:firstLine="0" w:left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firstLine="0" w:left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firstLine="0" w:left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firstLine="0" w:left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firstLine="0" w:left="0"/>
      </w:pPr>
      <w:rPr>
        <w:rFonts w:hint="eastAsia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firstLine="0" w:left="0"/>
      </w:pPr>
      <w:rPr>
        <w:rFonts w:hint="eastAsia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firstLine="0" w:left="0"/>
      </w:pPr>
      <w:rPr>
        <w:rFonts w:hint="eastAsia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firstLine="0" w:left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firstLine="0" w:left="0"/>
      </w:pPr>
      <w:rPr>
        <w:rFonts w:hint="eastAsia"/>
      </w:rPr>
    </w:lvl>
  </w:abstractNum>
  <w:abstractNum w15:restartNumberingAfterBreak="0" w:abstractNumId="3">
    <w:nsid w:val="34794531"/>
    <w:multiLevelType w:val="multilevel"/>
    <w:tmpl w:val="E6F6F270"/>
    <w:numStyleLink w:val="1"/>
  </w:abstractNum>
  <w:abstractNum w15:restartNumberingAfterBreak="0" w:abstractNumId="4">
    <w:nsid w:val="46532CE1"/>
    <w:multiLevelType w:val="multilevel"/>
    <w:tmpl w:val="E6F6F270"/>
    <w:numStyleLink w:val="1"/>
  </w:abstractNum>
  <w:abstractNum w15:restartNumberingAfterBreak="0" w:abstractNumId="5">
    <w:nsid w:val="7A321BB5"/>
    <w:multiLevelType w:val="multilevel"/>
    <w:tmpl w:val="0409001D"/>
    <w:lvl w:ilvl="0">
      <w:start w:val="1"/>
      <w:numFmt w:val="decimal"/>
      <w:lvlText w:val="%1"/>
      <w:lvlJc w:val="left"/>
      <w:pPr>
        <w:ind w:hanging="425" w:left="425"/>
      </w:pPr>
    </w:lvl>
    <w:lvl w:ilvl="1">
      <w:start w:val="1"/>
      <w:numFmt w:val="decimal"/>
      <w:lvlText w:val="%1.%2"/>
      <w:lvlJc w:val="left"/>
      <w:pPr>
        <w:ind w:hanging="567" w:left="992"/>
      </w:pPr>
    </w:lvl>
    <w:lvl w:ilvl="2">
      <w:start w:val="1"/>
      <w:numFmt w:val="decimal"/>
      <w:lvlText w:val="%1.%2.%3"/>
      <w:lvlJc w:val="left"/>
      <w:pPr>
        <w:ind w:hanging="567" w:left="1418"/>
      </w:pPr>
    </w:lvl>
    <w:lvl w:ilvl="3">
      <w:start w:val="1"/>
      <w:numFmt w:val="decimal"/>
      <w:lvlText w:val="%1.%2.%3.%4"/>
      <w:lvlJc w:val="left"/>
      <w:pPr>
        <w:ind w:hanging="708" w:left="1984"/>
      </w:pPr>
    </w:lvl>
    <w:lvl w:ilvl="4">
      <w:start w:val="1"/>
      <w:numFmt w:val="decimal"/>
      <w:lvlText w:val="%1.%2.%3.%4.%5"/>
      <w:lvlJc w:val="left"/>
      <w:pPr>
        <w:ind w:hanging="850" w:left="2551"/>
      </w:pPr>
    </w:lvl>
    <w:lvl w:ilvl="5">
      <w:start w:val="1"/>
      <w:numFmt w:val="decimal"/>
      <w:lvlText w:val="%1.%2.%3.%4.%5.%6"/>
      <w:lvlJc w:val="left"/>
      <w:pPr>
        <w:ind w:hanging="1134" w:left="3260"/>
      </w:pPr>
    </w:lvl>
    <w:lvl w:ilvl="6">
      <w:start w:val="1"/>
      <w:numFmt w:val="decimal"/>
      <w:lvlText w:val="%1.%2.%3.%4.%5.%6.%7"/>
      <w:lvlJc w:val="left"/>
      <w:pPr>
        <w:ind w:hanging="1276" w:left="3827"/>
      </w:pPr>
    </w:lvl>
    <w:lvl w:ilvl="7">
      <w:start w:val="1"/>
      <w:numFmt w:val="decimal"/>
      <w:lvlText w:val="%1.%2.%3.%4.%5.%6.%7.%8"/>
      <w:lvlJc w:val="left"/>
      <w:pPr>
        <w:ind w:hanging="1418" w:left="4394"/>
      </w:pPr>
    </w:lvl>
    <w:lvl w:ilvl="8">
      <w:start w:val="1"/>
      <w:numFmt w:val="decimal"/>
      <w:lvlText w:val="%1.%2.%3.%4.%5.%6.%7.%8.%9"/>
      <w:lvlJc w:val="left"/>
      <w:pPr>
        <w:ind w:hanging="1700" w:left="5102"/>
      </w:pPr>
    </w:lvl>
  </w:abstractNum>
  <w:abstractNum w15:restartNumberingAfterBreak="0" w:abstractNumId="6">
    <w:nsid w:val="7B792520"/>
    <w:multiLevelType w:val="multilevel"/>
    <w:tmpl w:val="E6F6F270"/>
    <w:numStyleLink w:val="1"/>
  </w:abstractNum>
  <w:abstractNum w15:restartNumberingAfterBreak="0" w:abstractNumId="7">
    <w:nsid w:val="7D9E5778"/>
    <w:multiLevelType w:val="multilevel"/>
    <w:tmpl w:val="E6F6F270"/>
    <w:numStyleLink w:val="1"/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16cid:durableId="345444377" w:numId="1">
    <w:abstractNumId w:val="0"/>
  </w:num>
  <w:num w16cid:durableId="102464282" w:numId="2">
    <w:abstractNumId w:val="1"/>
  </w:num>
  <w:num w16cid:durableId="750812153" w:numId="3">
    <w:abstractNumId w:val="1"/>
  </w:num>
  <w:num w16cid:durableId="1381897473" w:numId="4">
    <w:abstractNumId w:val="1"/>
  </w:num>
  <w:num w16cid:durableId="363478279" w:numId="5">
    <w:abstractNumId w:val="1"/>
  </w:num>
  <w:num w16cid:durableId="2043553852" w:numId="6">
    <w:abstractNumId w:val="0"/>
  </w:num>
  <w:num w16cid:durableId="1186136815" w:numId="7">
    <w:abstractNumId w:val="1"/>
  </w:num>
  <w:num w16cid:durableId="951673055" w:numId="8">
    <w:abstractNumId w:val="1"/>
  </w:num>
  <w:num w16cid:durableId="1674070048" w:numId="9">
    <w:abstractNumId w:val="1"/>
  </w:num>
  <w:num w16cid:durableId="1751270971" w:numId="10">
    <w:abstractNumId w:val="1"/>
  </w:num>
  <w:num w16cid:durableId="709458335" w:numId="11">
    <w:abstractNumId w:val="1"/>
  </w:num>
  <w:num w16cid:durableId="862402105" w:numId="12">
    <w:abstractNumId w:val="0"/>
  </w:num>
  <w:num w16cid:durableId="2071266278" w:numId="13">
    <w:abstractNumId w:val="1"/>
  </w:num>
  <w:num w16cid:durableId="493883881" w:numId="14">
    <w:abstractNumId w:val="1"/>
  </w:num>
  <w:num w16cid:durableId="1136529584" w:numId="15">
    <w:abstractNumId w:val="1"/>
  </w:num>
  <w:num w16cid:durableId="748774651" w:numId="16">
    <w:abstractNumId w:val="1"/>
  </w:num>
  <w:num w16cid:durableId="1860972779" w:numId="17">
    <w:abstractNumId w:val="1"/>
  </w:num>
  <w:num w16cid:durableId="223875205" w:numId="18">
    <w:abstractNumId w:val="0"/>
  </w:num>
  <w:num w16cid:durableId="1255630061" w:numId="19">
    <w:abstractNumId w:val="1"/>
  </w:num>
  <w:num w16cid:durableId="540361787" w:numId="20">
    <w:abstractNumId w:val="1"/>
  </w:num>
  <w:num w16cid:durableId="714937413" w:numId="21">
    <w:abstractNumId w:val="1"/>
  </w:num>
  <w:num w16cid:durableId="451941105" w:numId="22">
    <w:abstractNumId w:val="1"/>
  </w:num>
  <w:num w16cid:durableId="1169252797" w:numId="23">
    <w:abstractNumId w:val="1"/>
  </w:num>
  <w:num w16cid:durableId="1703506719" w:numId="24">
    <w:abstractNumId w:val="0"/>
  </w:num>
  <w:num w16cid:durableId="639573625" w:numId="25">
    <w:abstractNumId w:val="1"/>
  </w:num>
  <w:num w16cid:durableId="1800566585" w:numId="26">
    <w:abstractNumId w:val="1"/>
  </w:num>
  <w:num w16cid:durableId="904798122" w:numId="27">
    <w:abstractNumId w:val="1"/>
  </w:num>
  <w:num w16cid:durableId="893005494" w:numId="28">
    <w:abstractNumId w:val="1"/>
  </w:num>
  <w:num w16cid:durableId="1552225333" w:numId="29">
    <w:abstractNumId w:val="1"/>
  </w:num>
  <w:num w16cid:durableId="218053840" w:numId="30">
    <w:abstractNumId w:val="0"/>
  </w:num>
  <w:num w16cid:durableId="349307857" w:numId="31">
    <w:abstractNumId w:val="1"/>
  </w:num>
  <w:num w16cid:durableId="19671541" w:numId="32">
    <w:abstractNumId w:val="1"/>
  </w:num>
  <w:num w16cid:durableId="451441770" w:numId="33">
    <w:abstractNumId w:val="1"/>
  </w:num>
  <w:num w16cid:durableId="1948465728" w:numId="34">
    <w:abstractNumId w:val="1"/>
  </w:num>
  <w:num w16cid:durableId="1252659824" w:numId="35">
    <w:abstractNumId w:val="1"/>
  </w:num>
  <w:num w16cid:durableId="1047680412" w:numId="36">
    <w:abstractNumId w:val="0"/>
  </w:num>
  <w:num w16cid:durableId="1260798060" w:numId="37">
    <w:abstractNumId w:val="1"/>
  </w:num>
  <w:num w16cid:durableId="460542309" w:numId="38">
    <w:abstractNumId w:val="1"/>
  </w:num>
  <w:num w16cid:durableId="1346904831" w:numId="39">
    <w:abstractNumId w:val="1"/>
  </w:num>
  <w:num w16cid:durableId="201677123" w:numId="40">
    <w:abstractNumId w:val="1"/>
  </w:num>
  <w:num w16cid:durableId="1302926711" w:numId="41">
    <w:abstractNumId w:val="1"/>
  </w:num>
  <w:num w16cid:durableId="297339208" w:numId="42">
    <w:abstractNumId w:val="0"/>
  </w:num>
  <w:num w16cid:durableId="1985889472" w:numId="43">
    <w:abstractNumId w:val="1"/>
  </w:num>
  <w:num w16cid:durableId="695815428" w:numId="44">
    <w:abstractNumId w:val="1"/>
  </w:num>
  <w:num w16cid:durableId="779953629" w:numId="45">
    <w:abstractNumId w:val="1"/>
  </w:num>
  <w:num w16cid:durableId="1050953817" w:numId="46">
    <w:abstractNumId w:val="1"/>
  </w:num>
  <w:num w16cid:durableId="1587953747" w:numId="47">
    <w:abstractNumId w:val="1"/>
  </w:num>
  <w:num w16cid:durableId="2079160866" w:numId="48">
    <w:abstractNumId w:val="0"/>
  </w:num>
  <w:num w16cid:durableId="609699688" w:numId="49">
    <w:abstractNumId w:val="1"/>
  </w:num>
  <w:num w16cid:durableId="257326007" w:numId="50">
    <w:abstractNumId w:val="1"/>
  </w:num>
  <w:num w16cid:durableId="1895236962" w:numId="51">
    <w:abstractNumId w:val="1"/>
  </w:num>
  <w:num w16cid:durableId="1273323795" w:numId="52">
    <w:abstractNumId w:val="1"/>
  </w:num>
  <w:num w16cid:durableId="1275675008" w:numId="53">
    <w:abstractNumId w:val="1"/>
  </w:num>
  <w:num w16cid:durableId="1003433307" w:numId="54">
    <w:abstractNumId w:val="0"/>
  </w:num>
  <w:num w16cid:durableId="1989168228" w:numId="55">
    <w:abstractNumId w:val="1"/>
  </w:num>
  <w:num w16cid:durableId="568855044" w:numId="56">
    <w:abstractNumId w:val="1"/>
  </w:num>
  <w:num w16cid:durableId="181477342" w:numId="57">
    <w:abstractNumId w:val="1"/>
  </w:num>
  <w:num w16cid:durableId="1756782153" w:numId="58">
    <w:abstractNumId w:val="1"/>
  </w:num>
  <w:num w16cid:durableId="706684235" w:numId="59">
    <w:abstractNumId w:val="1"/>
  </w:num>
  <w:num w16cid:durableId="185601440" w:numId="60">
    <w:abstractNumId w:val="0"/>
  </w:num>
  <w:num w16cid:durableId="1930625864" w:numId="61">
    <w:abstractNumId w:val="1"/>
  </w:num>
  <w:num w16cid:durableId="1132598028" w:numId="62">
    <w:abstractNumId w:val="1"/>
  </w:num>
  <w:num w16cid:durableId="1427118283" w:numId="63">
    <w:abstractNumId w:val="1"/>
  </w:num>
  <w:num w16cid:durableId="656805294" w:numId="64">
    <w:abstractNumId w:val="1"/>
  </w:num>
  <w:num w16cid:durableId="573244514" w:numId="65">
    <w:abstractNumId w:val="1"/>
  </w:num>
  <w:num w16cid:durableId="371272127" w:numId="66">
    <w:abstractNumId w:val="0"/>
  </w:num>
  <w:num w16cid:durableId="1410349464" w:numId="67">
    <w:abstractNumId w:val="1"/>
  </w:num>
  <w:num w16cid:durableId="1818297808" w:numId="68">
    <w:abstractNumId w:val="1"/>
  </w:num>
  <w:num w16cid:durableId="1543907011" w:numId="69">
    <w:abstractNumId w:val="1"/>
  </w:num>
  <w:num w16cid:durableId="1184975073" w:numId="70">
    <w:abstractNumId w:val="1"/>
  </w:num>
  <w:num w16cid:durableId="1834908593" w:numId="71">
    <w:abstractNumId w:val="1"/>
  </w:num>
  <w:num w16cid:durableId="178786584" w:numId="72">
    <w:abstractNumId w:val="0"/>
  </w:num>
  <w:num w16cid:durableId="1555892828" w:numId="73">
    <w:abstractNumId w:val="1"/>
  </w:num>
  <w:num w16cid:durableId="14353220" w:numId="74">
    <w:abstractNumId w:val="1"/>
  </w:num>
  <w:num w16cid:durableId="762728612" w:numId="75">
    <w:abstractNumId w:val="1"/>
  </w:num>
  <w:num w16cid:durableId="1438601439" w:numId="76">
    <w:abstractNumId w:val="1"/>
  </w:num>
  <w:num w16cid:durableId="1145124527" w:numId="77">
    <w:abstractNumId w:val="1"/>
  </w:num>
  <w:num w16cid:durableId="596795095" w:numId="78">
    <w:abstractNumId w:val="0"/>
  </w:num>
  <w:num w16cid:durableId="1826241516" w:numId="79">
    <w:abstractNumId w:val="1"/>
  </w:num>
  <w:num w16cid:durableId="336425405" w:numId="80">
    <w:abstractNumId w:val="1"/>
  </w:num>
  <w:num w16cid:durableId="139542068" w:numId="81">
    <w:abstractNumId w:val="1"/>
  </w:num>
  <w:num w16cid:durableId="691154427" w:numId="82">
    <w:abstractNumId w:val="1"/>
  </w:num>
  <w:num w16cid:durableId="2024814771" w:numId="83">
    <w:abstractNumId w:val="1"/>
  </w:num>
  <w:num w16cid:durableId="1334065849" w:numId="84">
    <w:abstractNumId w:val="0"/>
  </w:num>
  <w:num w16cid:durableId="1335495676" w:numId="85">
    <w:abstractNumId w:val="1"/>
  </w:num>
  <w:num w16cid:durableId="518351266" w:numId="86">
    <w:abstractNumId w:val="1"/>
  </w:num>
  <w:num w16cid:durableId="1897202931" w:numId="87">
    <w:abstractNumId w:val="1"/>
  </w:num>
  <w:num w16cid:durableId="1691491669" w:numId="88">
    <w:abstractNumId w:val="1"/>
  </w:num>
  <w:num w16cid:durableId="752169495" w:numId="89">
    <w:abstractNumId w:val="1"/>
  </w:num>
  <w:num w16cid:durableId="690109779" w:numId="90">
    <w:abstractNumId w:val="0"/>
  </w:num>
  <w:num w16cid:durableId="1839156567" w:numId="91">
    <w:abstractNumId w:val="1"/>
  </w:num>
  <w:num w16cid:durableId="673995259" w:numId="92">
    <w:abstractNumId w:val="1"/>
  </w:num>
  <w:num w16cid:durableId="45840147" w:numId="93">
    <w:abstractNumId w:val="1"/>
  </w:num>
  <w:num w16cid:durableId="1815373815" w:numId="94">
    <w:abstractNumId w:val="1"/>
  </w:num>
  <w:num w16cid:durableId="571282574" w:numId="95">
    <w:abstractNumId w:val="1"/>
  </w:num>
  <w:num w16cid:durableId="1957329761" w:numId="96">
    <w:abstractNumId w:val="0"/>
  </w:num>
  <w:num w16cid:durableId="49769978" w:numId="97">
    <w:abstractNumId w:val="1"/>
  </w:num>
  <w:num w16cid:durableId="1794323625" w:numId="98">
    <w:abstractNumId w:val="1"/>
  </w:num>
  <w:num w16cid:durableId="1151795491" w:numId="99">
    <w:abstractNumId w:val="1"/>
  </w:num>
  <w:num w16cid:durableId="1981305048" w:numId="100">
    <w:abstractNumId w:val="1"/>
  </w:num>
  <w:num w16cid:durableId="1898319733" w:numId="101">
    <w:abstractNumId w:val="1"/>
  </w:num>
  <w:num w16cid:durableId="641472455" w:numId="102">
    <w:abstractNumId w:val="0"/>
  </w:num>
  <w:num w16cid:durableId="364595751" w:numId="103">
    <w:abstractNumId w:val="1"/>
  </w:num>
  <w:num w16cid:durableId="1559629737" w:numId="104">
    <w:abstractNumId w:val="1"/>
  </w:num>
  <w:num w16cid:durableId="1596329407" w:numId="105">
    <w:abstractNumId w:val="1"/>
  </w:num>
  <w:num w16cid:durableId="5594763" w:numId="106">
    <w:abstractNumId w:val="1"/>
  </w:num>
  <w:num w16cid:durableId="1621716264" w:numId="107">
    <w:abstractNumId w:val="1"/>
  </w:num>
  <w:num w16cid:durableId="791636276" w:numId="108">
    <w:abstractNumId w:val="1"/>
  </w:num>
  <w:num w16cid:durableId="230773478" w:numId="109">
    <w:abstractNumId w:val="1"/>
  </w:num>
  <w:num w16cid:durableId="93793516" w:numId="110">
    <w:abstractNumId w:val="1"/>
  </w:num>
  <w:num w16cid:durableId="1661694346" w:numId="111">
    <w:abstractNumId w:val="1"/>
  </w:num>
  <w:num w16cid:durableId="219825694" w:numId="112">
    <w:abstractNumId w:val="1"/>
  </w:num>
  <w:num w16cid:durableId="1428424999" w:numId="113">
    <w:abstractNumId w:val="0"/>
  </w:num>
  <w:num w16cid:durableId="834301044" w:numId="114">
    <w:abstractNumId w:val="1"/>
  </w:num>
  <w:num w16cid:durableId="954210880" w:numId="115">
    <w:abstractNumId w:val="1"/>
  </w:num>
  <w:num w16cid:durableId="693313173" w:numId="116">
    <w:abstractNumId w:val="1"/>
  </w:num>
  <w:num w16cid:durableId="1061976353" w:numId="117">
    <w:abstractNumId w:val="1"/>
  </w:num>
  <w:num w16cid:durableId="2143380924" w:numId="118">
    <w:abstractNumId w:val="1"/>
  </w:num>
  <w:num w16cid:durableId="497966561" w:numId="119">
    <w:abstractNumId w:val="1"/>
  </w:num>
  <w:num w16cid:durableId="1142969181" w:numId="120">
    <w:abstractNumId w:val="1"/>
  </w:num>
  <w:num w16cid:durableId="845443906" w:numId="121">
    <w:abstractNumId w:val="1"/>
  </w:num>
  <w:num w16cid:durableId="696275518" w:numId="122">
    <w:abstractNumId w:val="1"/>
  </w:num>
  <w:num w16cid:durableId="1803232720" w:numId="123">
    <w:abstractNumId w:val="1"/>
  </w:num>
  <w:num w16cid:durableId="1468476602" w:numId="124">
    <w:abstractNumId w:val="0"/>
  </w:num>
  <w:num w16cid:durableId="742334517" w:numId="125">
    <w:abstractNumId w:val="1"/>
  </w:num>
  <w:num w16cid:durableId="1358315612" w:numId="126">
    <w:abstractNumId w:val="1"/>
  </w:num>
  <w:num w16cid:durableId="738745713" w:numId="127">
    <w:abstractNumId w:val="1"/>
  </w:num>
  <w:num w16cid:durableId="1611283265" w:numId="128">
    <w:abstractNumId w:val="1"/>
  </w:num>
  <w:num w16cid:durableId="377975333" w:numId="129">
    <w:abstractNumId w:val="1"/>
  </w:num>
  <w:num w16cid:durableId="1743522456" w:numId="130">
    <w:abstractNumId w:val="1"/>
  </w:num>
  <w:num w16cid:durableId="664169990" w:numId="131">
    <w:abstractNumId w:val="1"/>
  </w:num>
  <w:num w16cid:durableId="21980920" w:numId="132">
    <w:abstractNumId w:val="1"/>
  </w:num>
  <w:num w16cid:durableId="715272526" w:numId="133">
    <w:abstractNumId w:val="1"/>
  </w:num>
  <w:num w16cid:durableId="2001501719" w:numId="134">
    <w:abstractNumId w:val="1"/>
  </w:num>
  <w:num w16cid:durableId="1655833886" w:numId="135">
    <w:abstractNumId w:val="0"/>
  </w:num>
  <w:num w16cid:durableId="445002253" w:numId="136">
    <w:abstractNumId w:val="1"/>
  </w:num>
  <w:num w16cid:durableId="397244800" w:numId="137">
    <w:abstractNumId w:val="1"/>
  </w:num>
  <w:num w16cid:durableId="1464078461" w:numId="138">
    <w:abstractNumId w:val="1"/>
  </w:num>
  <w:num w16cid:durableId="1647971978" w:numId="139">
    <w:abstractNumId w:val="1"/>
  </w:num>
  <w:num w16cid:durableId="687175966" w:numId="140">
    <w:abstractNumId w:val="1"/>
  </w:num>
  <w:num w16cid:durableId="1002701332" w:numId="141">
    <w:abstractNumId w:val="1"/>
  </w:num>
  <w:num w16cid:durableId="572467838" w:numId="142">
    <w:abstractNumId w:val="1"/>
  </w:num>
  <w:num w16cid:durableId="2026402303" w:numId="143">
    <w:abstractNumId w:val="1"/>
  </w:num>
  <w:num w16cid:durableId="1053969152" w:numId="144">
    <w:abstractNumId w:val="1"/>
  </w:num>
  <w:num w16cid:durableId="1771198548" w:numId="145">
    <w:abstractNumId w:val="1"/>
  </w:num>
  <w:num w16cid:durableId="885723481" w:numId="146">
    <w:abstractNumId w:val="0"/>
  </w:num>
  <w:num w16cid:durableId="870798791" w:numId="147">
    <w:abstractNumId w:val="1"/>
  </w:num>
  <w:num w16cid:durableId="1177429286" w:numId="148">
    <w:abstractNumId w:val="1"/>
  </w:num>
  <w:num w16cid:durableId="2068725083" w:numId="149">
    <w:abstractNumId w:val="1"/>
  </w:num>
  <w:num w16cid:durableId="1039864096" w:numId="150">
    <w:abstractNumId w:val="1"/>
  </w:num>
  <w:num w16cid:durableId="12539377" w:numId="151">
    <w:abstractNumId w:val="1"/>
  </w:num>
  <w:num w16cid:durableId="2009601913" w:numId="152">
    <w:abstractNumId w:val="1"/>
  </w:num>
  <w:num w16cid:durableId="1153792232" w:numId="153">
    <w:abstractNumId w:val="1"/>
  </w:num>
  <w:num w16cid:durableId="2062899189" w:numId="154">
    <w:abstractNumId w:val="1"/>
  </w:num>
  <w:num w16cid:durableId="473832258" w:numId="155">
    <w:abstractNumId w:val="1"/>
  </w:num>
  <w:num w16cid:durableId="1678459009" w:numId="156">
    <w:abstractNumId w:val="1"/>
  </w:num>
  <w:num w16cid:durableId="1446339675" w:numId="157">
    <w:abstractNumId w:val="0"/>
  </w:num>
  <w:num w16cid:durableId="1428843606" w:numId="158">
    <w:abstractNumId w:val="1"/>
  </w:num>
  <w:num w16cid:durableId="1226181902" w:numId="159">
    <w:abstractNumId w:val="1"/>
  </w:num>
  <w:num w16cid:durableId="521935257" w:numId="160">
    <w:abstractNumId w:val="1"/>
  </w:num>
  <w:num w16cid:durableId="1212155971" w:numId="161">
    <w:abstractNumId w:val="1"/>
  </w:num>
  <w:num w16cid:durableId="1913419321" w:numId="162">
    <w:abstractNumId w:val="1"/>
  </w:num>
  <w:num w16cid:durableId="608589361" w:numId="163">
    <w:abstractNumId w:val="1"/>
  </w:num>
  <w:num w16cid:durableId="869729013" w:numId="164">
    <w:abstractNumId w:val="1"/>
  </w:num>
  <w:num w16cid:durableId="61371546" w:numId="165">
    <w:abstractNumId w:val="1"/>
  </w:num>
  <w:num w16cid:durableId="287978989" w:numId="166">
    <w:abstractNumId w:val="0"/>
  </w:num>
  <w:num w16cid:durableId="1871259725" w:numId="167">
    <w:abstractNumId w:val="1"/>
  </w:num>
  <w:num w16cid:durableId="603850168" w:numId="168">
    <w:abstractNumId w:val="1"/>
  </w:num>
  <w:num w16cid:durableId="702175188" w:numId="169">
    <w:abstractNumId w:val="1"/>
  </w:num>
  <w:num w16cid:durableId="365065203" w:numId="170">
    <w:abstractNumId w:val="1"/>
  </w:num>
  <w:num w16cid:durableId="244343864" w:numId="171">
    <w:abstractNumId w:val="1"/>
  </w:num>
  <w:num w16cid:durableId="1960910608" w:numId="172">
    <w:abstractNumId w:val="1"/>
  </w:num>
  <w:num w16cid:durableId="1551451538" w:numId="173">
    <w:abstractNumId w:val="1"/>
  </w:num>
  <w:num w16cid:durableId="1353920656" w:numId="174">
    <w:abstractNumId w:val="1"/>
  </w:num>
  <w:num w16cid:durableId="1011223431" w:numId="175">
    <w:abstractNumId w:val="0"/>
  </w:num>
  <w:num w16cid:durableId="941768675" w:numId="176">
    <w:abstractNumId w:val="1"/>
  </w:num>
  <w:num w16cid:durableId="656693987" w:numId="177">
    <w:abstractNumId w:val="1"/>
  </w:num>
  <w:num w16cid:durableId="212545122" w:numId="178">
    <w:abstractNumId w:val="1"/>
  </w:num>
  <w:num w16cid:durableId="1760979128" w:numId="179">
    <w:abstractNumId w:val="1"/>
  </w:num>
  <w:num w16cid:durableId="821963272" w:numId="180">
    <w:abstractNumId w:val="1"/>
  </w:num>
  <w:num w16cid:durableId="504243063" w:numId="181">
    <w:abstractNumId w:val="1"/>
  </w:num>
  <w:num w16cid:durableId="1625379844" w:numId="182">
    <w:abstractNumId w:val="1"/>
  </w:num>
  <w:num w16cid:durableId="250044649" w:numId="183">
    <w:abstractNumId w:val="1"/>
  </w:num>
  <w:num w16cid:durableId="625090147" w:numId="184">
    <w:abstractNumId w:val="0"/>
  </w:num>
  <w:num w16cid:durableId="1263030753" w:numId="185">
    <w:abstractNumId w:val="1"/>
  </w:num>
  <w:num w16cid:durableId="1725786081" w:numId="186">
    <w:abstractNumId w:val="1"/>
  </w:num>
  <w:num w16cid:durableId="389767495" w:numId="187">
    <w:abstractNumId w:val="1"/>
  </w:num>
  <w:num w16cid:durableId="1893538859" w:numId="188">
    <w:abstractNumId w:val="1"/>
  </w:num>
  <w:num w16cid:durableId="270481810" w:numId="189">
    <w:abstractNumId w:val="1"/>
  </w:num>
  <w:num w16cid:durableId="1242760409" w:numId="190">
    <w:abstractNumId w:val="1"/>
  </w:num>
  <w:num w16cid:durableId="243346456" w:numId="191">
    <w:abstractNumId w:val="1"/>
  </w:num>
  <w:num w16cid:durableId="1254632278" w:numId="192">
    <w:abstractNumId w:val="1"/>
  </w:num>
  <w:num w16cid:durableId="2144075882" w:numId="193">
    <w:abstractNumId w:val="0"/>
  </w:num>
  <w:num w16cid:durableId="121384729" w:numId="194">
    <w:abstractNumId w:val="1"/>
  </w:num>
  <w:num w16cid:durableId="1508517937" w:numId="195">
    <w:abstractNumId w:val="1"/>
  </w:num>
  <w:num w16cid:durableId="839466785" w:numId="196">
    <w:abstractNumId w:val="1"/>
  </w:num>
  <w:num w16cid:durableId="830413166" w:numId="197">
    <w:abstractNumId w:val="1"/>
  </w:num>
  <w:num w16cid:durableId="491531543" w:numId="198">
    <w:abstractNumId w:val="1"/>
  </w:num>
  <w:num w16cid:durableId="514149325" w:numId="199">
    <w:abstractNumId w:val="1"/>
  </w:num>
  <w:num w16cid:durableId="1102068093" w:numId="200">
    <w:abstractNumId w:val="1"/>
  </w:num>
  <w:num w16cid:durableId="858275570" w:numId="201">
    <w:abstractNumId w:val="1"/>
  </w:num>
  <w:num w16cid:durableId="1316034288" w:numId="202">
    <w:abstractNumId w:val="0"/>
  </w:num>
  <w:num w16cid:durableId="2053073081" w:numId="203">
    <w:abstractNumId w:val="1"/>
  </w:num>
  <w:num w16cid:durableId="157772641" w:numId="204">
    <w:abstractNumId w:val="1"/>
  </w:num>
  <w:num w16cid:durableId="2037384525" w:numId="205">
    <w:abstractNumId w:val="1"/>
  </w:num>
  <w:num w16cid:durableId="1186864615" w:numId="206">
    <w:abstractNumId w:val="1"/>
  </w:num>
  <w:num w16cid:durableId="114101287" w:numId="207">
    <w:abstractNumId w:val="1"/>
  </w:num>
  <w:num w16cid:durableId="1389114087" w:numId="208">
    <w:abstractNumId w:val="1"/>
  </w:num>
  <w:num w16cid:durableId="484710987" w:numId="209">
    <w:abstractNumId w:val="1"/>
  </w:num>
  <w:num w16cid:durableId="421728761" w:numId="210">
    <w:abstractNumId w:val="1"/>
  </w:num>
  <w:num w16cid:durableId="1816994914" w:numId="211">
    <w:abstractNumId w:val="0"/>
  </w:num>
  <w:num w16cid:durableId="838470529" w:numId="212">
    <w:abstractNumId w:val="1"/>
  </w:num>
  <w:num w16cid:durableId="1689521090" w:numId="213">
    <w:abstractNumId w:val="1"/>
  </w:num>
  <w:num w16cid:durableId="2111050243" w:numId="214">
    <w:abstractNumId w:val="1"/>
  </w:num>
  <w:num w16cid:durableId="506217946" w:numId="215">
    <w:abstractNumId w:val="1"/>
  </w:num>
  <w:num w16cid:durableId="649140885" w:numId="216">
    <w:abstractNumId w:val="1"/>
  </w:num>
  <w:num w16cid:durableId="1106732895" w:numId="217">
    <w:abstractNumId w:val="1"/>
  </w:num>
  <w:num w16cid:durableId="1649625317" w:numId="218">
    <w:abstractNumId w:val="1"/>
  </w:num>
  <w:num w16cid:durableId="332421329" w:numId="219">
    <w:abstractNumId w:val="1"/>
  </w:num>
  <w:num w16cid:durableId="1147018561" w:numId="220">
    <w:abstractNumId w:val="0"/>
  </w:num>
  <w:num w16cid:durableId="1020160756" w:numId="221">
    <w:abstractNumId w:val="0"/>
  </w:num>
  <w:num w16cid:durableId="1150098971" w:numId="222">
    <w:abstractNumId w:val="0"/>
  </w:num>
  <w:num w16cid:durableId="1152284895" w:numId="223">
    <w:abstractNumId w:val="1"/>
  </w:num>
  <w:num w16cid:durableId="333997587" w:numId="224">
    <w:abstractNumId w:val="1"/>
  </w:num>
  <w:num w16cid:durableId="373627779" w:numId="225">
    <w:abstractNumId w:val="1"/>
  </w:num>
  <w:num w16cid:durableId="1670020502" w:numId="226">
    <w:abstractNumId w:val="1"/>
  </w:num>
  <w:num w16cid:durableId="735401575" w:numId="227">
    <w:abstractNumId w:val="1"/>
  </w:num>
  <w:num w16cid:durableId="323515670" w:numId="228">
    <w:abstractNumId w:val="1"/>
  </w:num>
  <w:num w16cid:durableId="1570724437" w:numId="229">
    <w:abstractNumId w:val="1"/>
  </w:num>
  <w:num w16cid:durableId="1813597051" w:numId="230">
    <w:abstractNumId w:val="1"/>
  </w:num>
  <w:num w16cid:durableId="765270077" w:numId="231">
    <w:abstractNumId w:val="0"/>
  </w:num>
  <w:num w16cid:durableId="360976375" w:numId="232">
    <w:abstractNumId w:val="1"/>
  </w:num>
  <w:num w16cid:durableId="1778940478" w:numId="233">
    <w:abstractNumId w:val="1"/>
  </w:num>
  <w:num w16cid:durableId="39860981" w:numId="234">
    <w:abstractNumId w:val="1"/>
  </w:num>
  <w:num w16cid:durableId="520096264" w:numId="235">
    <w:abstractNumId w:val="1"/>
  </w:num>
  <w:num w16cid:durableId="1609853840" w:numId="236">
    <w:abstractNumId w:val="1"/>
  </w:num>
  <w:num w16cid:durableId="485707994" w:numId="237">
    <w:abstractNumId w:val="1"/>
  </w:num>
  <w:num w16cid:durableId="62215477" w:numId="238">
    <w:abstractNumId w:val="1"/>
  </w:num>
  <w:num w16cid:durableId="1269580778" w:numId="239">
    <w:abstractNumId w:val="1"/>
  </w:num>
  <w:num w16cid:durableId="367796819" w:numId="240">
    <w:abstractNumId w:val="2"/>
  </w:num>
  <w:num w16cid:durableId="245768764" w:numId="241">
    <w:abstractNumId w:val="5"/>
  </w:num>
  <w:num w16cid:durableId="52237114" w:numId="242">
    <w:abstractNumId w:val="4"/>
  </w:num>
  <w:num w16cid:durableId="724914032" w:numId="243">
    <w:abstractNumId w:val="3"/>
  </w:num>
  <w:num w16cid:durableId="2012755490" w:numId="244">
    <w:abstractNumId w:val="6"/>
  </w:num>
  <w:num w16cid:durableId="464353728" w:numId="245">
    <w:abstractNumId w:val="7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bordersDoNotSurroundHeader/>
  <w:bordersDoNotSurroundFooter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stylePaneSortMethod w:val="0000"/>
  <w:doNotTrackMoves/>
  <w:defaultTabStop w:val="840"/>
  <w:drawingGridHorizontalSpacing w:val="120"/>
  <w:drawingGridVerticalSpacing w:val="360"/>
  <w:displayHorizontalDrawingGridEvery w:val="0"/>
  <w:displayVerticalDrawingGridEvery w:val="2"/>
  <w:characterSpacingControl w:val="compressPunctuation"/>
  <w:savePreviewPicture/>
  <w:hdrShapeDefaults>
    <o:shapedefaults spidmax="2050" v:ext="edit">
      <v:textbox inset="5.85pt,.7pt,5.85pt,.7pt"/>
    </o:shapedefaults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80B"/>
    <w:rsid w:val="00025364"/>
    <w:rsid w:val="00056AA9"/>
    <w:rsid w:val="00062412"/>
    <w:rsid w:val="0006243B"/>
    <w:rsid w:val="000C15E3"/>
    <w:rsid w:val="000F1ABA"/>
    <w:rsid w:val="0010157C"/>
    <w:rsid w:val="001118C0"/>
    <w:rsid w:val="00150F03"/>
    <w:rsid w:val="001576FD"/>
    <w:rsid w:val="00164C4F"/>
    <w:rsid w:val="00165AA9"/>
    <w:rsid w:val="001F0FFA"/>
    <w:rsid w:val="0020797D"/>
    <w:rsid w:val="002924E1"/>
    <w:rsid w:val="00292925"/>
    <w:rsid w:val="002A0D00"/>
    <w:rsid w:val="002C428C"/>
    <w:rsid w:val="00301A34"/>
    <w:rsid w:val="00305E44"/>
    <w:rsid w:val="00331452"/>
    <w:rsid w:val="003869AD"/>
    <w:rsid w:val="00392112"/>
    <w:rsid w:val="003B295C"/>
    <w:rsid w:val="003C726F"/>
    <w:rsid w:val="003C7622"/>
    <w:rsid w:val="003F1397"/>
    <w:rsid w:val="003F63F4"/>
    <w:rsid w:val="00403F0F"/>
    <w:rsid w:val="00414288"/>
    <w:rsid w:val="00416635"/>
    <w:rsid w:val="00453837"/>
    <w:rsid w:val="00467448"/>
    <w:rsid w:val="00481D52"/>
    <w:rsid w:val="0049186F"/>
    <w:rsid w:val="00493A84"/>
    <w:rsid w:val="004E100E"/>
    <w:rsid w:val="004F47C3"/>
    <w:rsid w:val="00501CF7"/>
    <w:rsid w:val="00545F60"/>
    <w:rsid w:val="005473F2"/>
    <w:rsid w:val="00556E4C"/>
    <w:rsid w:val="00556EB0"/>
    <w:rsid w:val="00570D60"/>
    <w:rsid w:val="005A651F"/>
    <w:rsid w:val="005B3FBD"/>
    <w:rsid w:val="005C210A"/>
    <w:rsid w:val="005C6CCA"/>
    <w:rsid w:val="005D5FCE"/>
    <w:rsid w:val="005F27D7"/>
    <w:rsid w:val="005F62AA"/>
    <w:rsid w:val="00614E6B"/>
    <w:rsid w:val="00634298"/>
    <w:rsid w:val="006444FF"/>
    <w:rsid w:val="00647710"/>
    <w:rsid w:val="00652DF3"/>
    <w:rsid w:val="00656D1E"/>
    <w:rsid w:val="00680180"/>
    <w:rsid w:val="006871B9"/>
    <w:rsid w:val="006A6144"/>
    <w:rsid w:val="006D5D24"/>
    <w:rsid w:val="006E5D84"/>
    <w:rsid w:val="006F49B3"/>
    <w:rsid w:val="007011DE"/>
    <w:rsid w:val="00701D25"/>
    <w:rsid w:val="007154F3"/>
    <w:rsid w:val="0072716E"/>
    <w:rsid w:val="00740673"/>
    <w:rsid w:val="007800FA"/>
    <w:rsid w:val="00785D73"/>
    <w:rsid w:val="0079319E"/>
    <w:rsid w:val="007B527E"/>
    <w:rsid w:val="007C7C1C"/>
    <w:rsid w:val="007F4FBF"/>
    <w:rsid w:val="008015C7"/>
    <w:rsid w:val="0081400C"/>
    <w:rsid w:val="008169F4"/>
    <w:rsid w:val="00836FE4"/>
    <w:rsid w:val="008418FC"/>
    <w:rsid w:val="0088018F"/>
    <w:rsid w:val="00893265"/>
    <w:rsid w:val="008B76A8"/>
    <w:rsid w:val="008E0F0F"/>
    <w:rsid w:val="00905A36"/>
    <w:rsid w:val="00930E9C"/>
    <w:rsid w:val="00937081"/>
    <w:rsid w:val="0094280B"/>
    <w:rsid w:val="009723F5"/>
    <w:rsid w:val="00977414"/>
    <w:rsid w:val="00991658"/>
    <w:rsid w:val="009B0C01"/>
    <w:rsid w:val="009D0E31"/>
    <w:rsid w:val="009D6226"/>
    <w:rsid w:val="009D667B"/>
    <w:rsid w:val="009E7370"/>
    <w:rsid w:val="009F08CD"/>
    <w:rsid w:val="00A107A0"/>
    <w:rsid w:val="00A17A0D"/>
    <w:rsid w:val="00A35E54"/>
    <w:rsid w:val="00A422E5"/>
    <w:rsid w:val="00A452C1"/>
    <w:rsid w:val="00A53D19"/>
    <w:rsid w:val="00AB4CD1"/>
    <w:rsid w:val="00AD6F00"/>
    <w:rsid w:val="00AE1988"/>
    <w:rsid w:val="00AF220C"/>
    <w:rsid w:val="00AF7F70"/>
    <w:rsid w:val="00B235E4"/>
    <w:rsid w:val="00B24564"/>
    <w:rsid w:val="00B35E1B"/>
    <w:rsid w:val="00B377E7"/>
    <w:rsid w:val="00B445D7"/>
    <w:rsid w:val="00BC242D"/>
    <w:rsid w:val="00BC2715"/>
    <w:rsid w:val="00BD0A93"/>
    <w:rsid w:val="00BD5F57"/>
    <w:rsid w:val="00BE3912"/>
    <w:rsid w:val="00C24A0C"/>
    <w:rsid w:val="00C25200"/>
    <w:rsid w:val="00C37E10"/>
    <w:rsid w:val="00C94988"/>
    <w:rsid w:val="00CB3AF2"/>
    <w:rsid w:val="00CB3C91"/>
    <w:rsid w:val="00D008EA"/>
    <w:rsid w:val="00D01C80"/>
    <w:rsid w:val="00D34A28"/>
    <w:rsid w:val="00D37240"/>
    <w:rsid w:val="00D4371C"/>
    <w:rsid w:val="00D67069"/>
    <w:rsid w:val="00D73D5B"/>
    <w:rsid w:val="00DB6F4C"/>
    <w:rsid w:val="00E45737"/>
    <w:rsid w:val="00E5716D"/>
    <w:rsid w:val="00E727B9"/>
    <w:rsid w:val="00E8021A"/>
    <w:rsid w:val="00EB370A"/>
    <w:rsid w:val="00ED444A"/>
    <w:rsid w:val="00F055A9"/>
    <w:rsid w:val="00F544F0"/>
    <w:rsid w:val="00F75E3E"/>
    <w:rsid w:val="00F80599"/>
    <w:rsid w:val="00F83084"/>
    <w:rsid w:val="00F8657B"/>
    <w:rsid w:val="00F935CE"/>
    <w:rsid w:val="00FA33E9"/>
    <w:rsid w:val="00FC5855"/>
    <w:rsid w:val="00FC795B"/>
    <w:rsid w:val="00FD04F7"/>
    <w:rsid w:val="00FD387E"/>
    <w:rsid w:val="00FD637B"/>
    <w:rsid w:val="00FE47CC"/>
  </w:rsids>
  <w:themeFontLang w:eastAsia="ja-JP"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2050" v:ext="edit">
      <v:textbox inset="5.85pt,.7pt,5.85pt,.7pt"/>
    </o:shapedefaults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cstheme="minorBidi" w:eastAsiaTheme="minorEastAsia" w:hAnsiTheme="minorHAnsi"/>
        <w:sz w:val="21"/>
        <w:szCs w:val="21"/>
        <w:lang w:bidi="ar-SA" w:eastAsia="ja-JP" w:val="en-US"/>
      </w:rPr>
    </w:rPrDefault>
    <w:pPrDefault>
      <w:pPr>
        <w:spacing w:after="100" w:line="228" w:lineRule="auto"/>
      </w:pPr>
    </w:pPrDefault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qFormat="1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qFormat="1" w:semiHidden="1" w:uiPriority="9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94280B"/>
    <w:pPr>
      <w:spacing w:after="80" w:line="240" w:lineRule="auto"/>
    </w:pPr>
  </w:style>
  <w:style w:styleId="10" w:type="paragraph">
    <w:name w:val="heading 1"/>
    <w:basedOn w:val="a"/>
    <w:next w:val="a"/>
    <w:link w:val="11"/>
    <w:uiPriority w:val="9"/>
    <w:qFormat/>
    <w:rsid w:val="006D5D24"/>
    <w:pPr>
      <w:keepNext/>
      <w:keepLines/>
      <w:numPr>
        <w:numId w:val="245"/>
      </w:numPr>
      <w:spacing w:before="120"/>
      <w:outlineLvl w:val="0"/>
    </w:pPr>
    <w:rPr>
      <w:rFonts w:asciiTheme="majorHAnsi" w:cstheme="majorBidi" w:eastAsiaTheme="majorEastAsia" w:hAnsiTheme="majorHAnsi"/>
      <w:b/>
      <w:sz w:val="24"/>
      <w:szCs w:val="40"/>
    </w:rPr>
  </w:style>
  <w:style w:styleId="2" w:type="paragraph">
    <w:name w:val="heading 2"/>
    <w:basedOn w:val="a"/>
    <w:next w:val="a"/>
    <w:link w:val="20"/>
    <w:uiPriority w:val="9"/>
    <w:unhideWhenUsed/>
    <w:qFormat/>
    <w:rsid w:val="00FD387E"/>
    <w:pPr>
      <w:keepNext/>
      <w:keepLines/>
      <w:numPr>
        <w:ilvl w:val="1"/>
        <w:numId w:val="245"/>
      </w:numPr>
      <w:spacing w:before="160"/>
      <w:outlineLvl w:val="1"/>
    </w:pPr>
    <w:rPr>
      <w:rFonts w:asciiTheme="majorHAnsi" w:cstheme="majorBidi" w:eastAsiaTheme="majorEastAsia" w:hAnsiTheme="majorHAnsi"/>
      <w:b/>
      <w:szCs w:val="32"/>
    </w:rPr>
  </w:style>
  <w:style w:styleId="3" w:type="paragraph">
    <w:name w:val="heading 3"/>
    <w:basedOn w:val="a"/>
    <w:next w:val="a"/>
    <w:link w:val="30"/>
    <w:uiPriority w:val="9"/>
    <w:unhideWhenUsed/>
    <w:qFormat/>
    <w:rsid w:val="00FD387E"/>
    <w:pPr>
      <w:keepNext/>
      <w:keepLines/>
      <w:numPr>
        <w:ilvl w:val="2"/>
        <w:numId w:val="245"/>
      </w:numPr>
      <w:spacing w:before="160"/>
      <w:outlineLvl w:val="2"/>
    </w:pPr>
    <w:rPr>
      <w:rFonts w:cstheme="majorBidi" w:eastAsiaTheme="majorEastAsia"/>
      <w:b/>
      <w:szCs w:val="28"/>
    </w:rPr>
  </w:style>
  <w:style w:styleId="4" w:type="paragraph">
    <w:name w:val="heading 4"/>
    <w:basedOn w:val="a"/>
    <w:next w:val="a"/>
    <w:link w:val="40"/>
    <w:uiPriority w:val="9"/>
    <w:unhideWhenUsed/>
    <w:qFormat/>
    <w:rsid w:val="0094280B"/>
    <w:pPr>
      <w:keepNext/>
      <w:keepLines/>
      <w:numPr>
        <w:ilvl w:val="3"/>
        <w:numId w:val="245"/>
      </w:numPr>
      <w:spacing w:after="40" w:before="80"/>
      <w:outlineLvl w:val="3"/>
    </w:pPr>
    <w:rPr>
      <w:rFonts w:cstheme="majorBidi" w:eastAsiaTheme="majorEastAsia"/>
      <w:iCs/>
    </w:rPr>
  </w:style>
  <w:style w:styleId="5" w:type="paragraph">
    <w:name w:val="heading 5"/>
    <w:basedOn w:val="a"/>
    <w:next w:val="a"/>
    <w:link w:val="50"/>
    <w:uiPriority w:val="9"/>
    <w:unhideWhenUsed/>
    <w:qFormat/>
    <w:rsid w:val="0094280B"/>
    <w:pPr>
      <w:keepNext/>
      <w:keepLines/>
      <w:numPr>
        <w:ilvl w:val="4"/>
        <w:numId w:val="245"/>
      </w:numPr>
      <w:spacing w:after="40" w:before="80"/>
      <w:outlineLvl w:val="4"/>
    </w:pPr>
    <w:rPr>
      <w:rFonts w:cstheme="majorBidi" w:eastAsiaTheme="majorEastAsia"/>
    </w:rPr>
  </w:style>
  <w:style w:styleId="6" w:type="paragraph">
    <w:name w:val="heading 6"/>
    <w:basedOn w:val="a"/>
    <w:next w:val="a"/>
    <w:link w:val="60"/>
    <w:uiPriority w:val="9"/>
    <w:unhideWhenUsed/>
    <w:qFormat/>
    <w:rsid w:val="0094280B"/>
    <w:pPr>
      <w:keepNext/>
      <w:keepLines/>
      <w:numPr>
        <w:ilvl w:val="5"/>
        <w:numId w:val="245"/>
      </w:numPr>
      <w:spacing w:after="0" w:before="40"/>
      <w:outlineLvl w:val="5"/>
    </w:pPr>
    <w:rPr>
      <w:rFonts w:cstheme="majorBidi" w:eastAsiaTheme="majorEastAsia"/>
      <w:iCs/>
    </w:rPr>
  </w:style>
  <w:style w:styleId="7" w:type="paragraph">
    <w:name w:val="heading 7"/>
    <w:basedOn w:val="a"/>
    <w:next w:val="a"/>
    <w:link w:val="70"/>
    <w:uiPriority w:val="9"/>
    <w:unhideWhenUsed/>
    <w:qFormat/>
    <w:rsid w:val="006D5D24"/>
    <w:pPr>
      <w:keepNext/>
      <w:keepLines/>
      <w:numPr>
        <w:ilvl w:val="6"/>
        <w:numId w:val="245"/>
      </w:numPr>
      <w:spacing w:after="0" w:before="40"/>
      <w:outlineLvl w:val="6"/>
    </w:pPr>
    <w:rPr>
      <w:rFonts w:cstheme="majorBidi" w:eastAsiaTheme="majorEastAsia"/>
    </w:rPr>
  </w:style>
  <w:style w:styleId="8" w:type="paragraph">
    <w:name w:val="heading 8"/>
    <w:basedOn w:val="a"/>
    <w:next w:val="a"/>
    <w:link w:val="80"/>
    <w:uiPriority w:val="9"/>
    <w:unhideWhenUsed/>
    <w:qFormat/>
    <w:rsid w:val="006D5D24"/>
    <w:pPr>
      <w:keepNext/>
      <w:keepLines/>
      <w:numPr>
        <w:ilvl w:val="7"/>
        <w:numId w:val="245"/>
      </w:numPr>
      <w:spacing w:after="0"/>
      <w:outlineLvl w:val="7"/>
    </w:pPr>
    <w:rPr>
      <w:rFonts w:cstheme="majorBidi" w:eastAsiaTheme="majorEastAsia"/>
      <w:iCs/>
    </w:rPr>
  </w:style>
  <w:style w:styleId="9" w:type="paragraph">
    <w:name w:val="heading 9"/>
    <w:basedOn w:val="a"/>
    <w:next w:val="a"/>
    <w:link w:val="90"/>
    <w:uiPriority w:val="9"/>
    <w:unhideWhenUsed/>
    <w:qFormat/>
    <w:rsid w:val="006D5D24"/>
    <w:pPr>
      <w:keepNext/>
      <w:keepLines/>
      <w:numPr>
        <w:ilvl w:val="8"/>
        <w:numId w:val="245"/>
      </w:numPr>
      <w:spacing w:after="0"/>
      <w:outlineLvl w:val="8"/>
    </w:pPr>
    <w:rPr>
      <w:rFonts w:cstheme="majorBidi" w:eastAsiaTheme="majorEastAsia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11" w:type="character">
    <w:name w:val="見出し 1 (文字)"/>
    <w:basedOn w:val="a0"/>
    <w:link w:val="10"/>
    <w:uiPriority w:val="9"/>
    <w:rsid w:val="00453837"/>
    <w:rPr>
      <w:rFonts w:asciiTheme="majorHAnsi" w:cstheme="majorBidi" w:eastAsiaTheme="majorEastAsia" w:hAnsiTheme="majorHAnsi"/>
      <w:b/>
      <w:spacing w:val="6"/>
      <w:sz w:val="24"/>
      <w:szCs w:val="40"/>
    </w:rPr>
  </w:style>
  <w:style w:customStyle="1" w:styleId="20" w:type="character">
    <w:name w:val="見出し 2 (文字)"/>
    <w:basedOn w:val="a0"/>
    <w:link w:val="2"/>
    <w:uiPriority w:val="9"/>
    <w:rsid w:val="00FD387E"/>
    <w:rPr>
      <w:rFonts w:asciiTheme="majorHAnsi" w:cstheme="majorBidi" w:eastAsiaTheme="majorEastAsia" w:hAnsiTheme="majorHAnsi"/>
      <w:b/>
      <w:szCs w:val="32"/>
    </w:rPr>
  </w:style>
  <w:style w:customStyle="1" w:styleId="30" w:type="character">
    <w:name w:val="見出し 3 (文字)"/>
    <w:basedOn w:val="a0"/>
    <w:link w:val="3"/>
    <w:uiPriority w:val="9"/>
    <w:rsid w:val="00FD387E"/>
    <w:rPr>
      <w:rFonts w:cstheme="majorBidi" w:eastAsiaTheme="majorEastAsia"/>
      <w:b/>
      <w:szCs w:val="28"/>
    </w:rPr>
  </w:style>
  <w:style w:customStyle="1" w:styleId="40" w:type="character">
    <w:name w:val="見出し 4 (文字)"/>
    <w:basedOn w:val="a0"/>
    <w:link w:val="4"/>
    <w:uiPriority w:val="9"/>
    <w:rsid w:val="0094280B"/>
    <w:rPr>
      <w:rFonts w:cstheme="majorBidi" w:eastAsiaTheme="majorEastAsia"/>
      <w:iCs/>
    </w:rPr>
  </w:style>
  <w:style w:customStyle="1" w:styleId="50" w:type="character">
    <w:name w:val="見出し 5 (文字)"/>
    <w:basedOn w:val="a0"/>
    <w:link w:val="5"/>
    <w:uiPriority w:val="9"/>
    <w:rsid w:val="0094280B"/>
    <w:rPr>
      <w:rFonts w:cstheme="majorBidi" w:eastAsiaTheme="majorEastAsia"/>
    </w:rPr>
  </w:style>
  <w:style w:customStyle="1" w:styleId="60" w:type="character">
    <w:name w:val="見出し 6 (文字)"/>
    <w:basedOn w:val="a0"/>
    <w:link w:val="6"/>
    <w:uiPriority w:val="9"/>
    <w:rsid w:val="0094280B"/>
    <w:rPr>
      <w:rFonts w:cstheme="majorBidi" w:eastAsiaTheme="majorEastAsia"/>
      <w:iCs/>
    </w:rPr>
  </w:style>
  <w:style w:customStyle="1" w:styleId="70" w:type="character">
    <w:name w:val="見出し 7 (文字)"/>
    <w:basedOn w:val="a0"/>
    <w:link w:val="7"/>
    <w:uiPriority w:val="9"/>
    <w:rsid w:val="00D4371C"/>
    <w:rPr>
      <w:rFonts w:cstheme="majorBidi" w:eastAsiaTheme="majorEastAsia"/>
    </w:rPr>
  </w:style>
  <w:style w:customStyle="1" w:styleId="80" w:type="character">
    <w:name w:val="見出し 8 (文字)"/>
    <w:basedOn w:val="a0"/>
    <w:link w:val="8"/>
    <w:uiPriority w:val="9"/>
    <w:rsid w:val="00301A34"/>
    <w:rPr>
      <w:rFonts w:cstheme="majorBidi" w:eastAsiaTheme="majorEastAsia"/>
      <w:iCs/>
    </w:rPr>
  </w:style>
  <w:style w:customStyle="1" w:styleId="90" w:type="character">
    <w:name w:val="見出し 9 (文字)"/>
    <w:basedOn w:val="a0"/>
    <w:link w:val="9"/>
    <w:uiPriority w:val="9"/>
    <w:rsid w:val="00D4371C"/>
    <w:rPr>
      <w:rFonts w:cstheme="majorBidi" w:eastAsiaTheme="majorEastAsia"/>
    </w:rPr>
  </w:style>
  <w:style w:styleId="a3" w:type="paragraph">
    <w:name w:val="caption"/>
    <w:basedOn w:val="a"/>
    <w:next w:val="a"/>
    <w:uiPriority w:val="35"/>
    <w:unhideWhenUsed/>
    <w:qFormat/>
    <w:rsid w:val="00C954F8"/>
    <w:pPr>
      <w:spacing w:after="200"/>
    </w:pPr>
    <w:rPr>
      <w:i/>
      <w:iCs/>
      <w:color w:themeColor="text2" w:val="44546A"/>
      <w:sz w:val="18"/>
      <w:szCs w:val="18"/>
    </w:rPr>
  </w:style>
  <w:style w:styleId="a4" w:type="paragraph">
    <w:name w:val="Title"/>
    <w:basedOn w:val="a"/>
    <w:next w:val="a"/>
    <w:link w:val="a5"/>
    <w:qFormat/>
    <w:rsid w:val="003B295C"/>
    <w:pPr>
      <w:contextualSpacing/>
    </w:pPr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customStyle="1" w:styleId="a5" w:type="character">
    <w:name w:val="表題 (文字)"/>
    <w:basedOn w:val="a0"/>
    <w:link w:val="a4"/>
    <w:rsid w:val="003B295C"/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styleId="a6" w:type="paragraph">
    <w:name w:val="Subtitle"/>
    <w:basedOn w:val="a"/>
    <w:next w:val="a"/>
    <w:link w:val="a7"/>
    <w:uiPriority w:val="11"/>
    <w:qFormat/>
    <w:rsid w:val="00C954F8"/>
    <w:pPr>
      <w:numPr>
        <w:ilvl w:val="1"/>
      </w:numPr>
    </w:pPr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7" w:type="character">
    <w:name w:val="副題 (文字)"/>
    <w:basedOn w:val="a0"/>
    <w:link w:val="a6"/>
    <w:uiPriority w:val="11"/>
    <w:rsid w:val="00C954F8"/>
    <w:rPr>
      <w:rFonts w:cstheme="majorBidi" w:eastAsiaTheme="majorEastAsia"/>
      <w:color w:themeColor="text1" w:themeTint="A6" w:val="595959"/>
      <w:spacing w:val="15"/>
      <w:sz w:val="28"/>
      <w:szCs w:val="28"/>
    </w:rPr>
  </w:style>
  <w:style w:styleId="a8" w:type="character">
    <w:name w:val="Strong"/>
    <w:basedOn w:val="a0"/>
    <w:uiPriority w:val="22"/>
    <w:qFormat/>
    <w:rsid w:val="00C954F8"/>
    <w:rPr>
      <w:b/>
      <w:bCs/>
    </w:rPr>
  </w:style>
  <w:style w:styleId="a9" w:type="character">
    <w:name w:val="Emphasis"/>
    <w:basedOn w:val="a0"/>
    <w:uiPriority w:val="20"/>
    <w:qFormat/>
    <w:rsid w:val="00C954F8"/>
    <w:rPr>
      <w:i/>
      <w:iCs/>
    </w:rPr>
  </w:style>
  <w:style w:styleId="aa" w:type="paragraph">
    <w:name w:val="No Spacing"/>
    <w:uiPriority w:val="1"/>
    <w:qFormat/>
    <w:rsid w:val="00C954F8"/>
    <w:pPr>
      <w:spacing w:after="0"/>
    </w:pPr>
  </w:style>
  <w:style w:styleId="ab" w:type="paragraph">
    <w:name w:val="Quote"/>
    <w:basedOn w:val="a"/>
    <w:next w:val="a"/>
    <w:link w:val="ac"/>
    <w:uiPriority w:val="29"/>
    <w:qFormat/>
    <w:rsid w:val="00C954F8"/>
    <w:pPr>
      <w:spacing w:before="160"/>
      <w:jc w:val="center"/>
    </w:pPr>
    <w:rPr>
      <w:i/>
      <w:iCs/>
      <w:color w:themeColor="text1" w:themeTint="BF" w:val="404040"/>
    </w:rPr>
  </w:style>
  <w:style w:customStyle="1" w:styleId="ac" w:type="character">
    <w:name w:val="引用文 (文字)"/>
    <w:basedOn w:val="a0"/>
    <w:link w:val="ab"/>
    <w:uiPriority w:val="29"/>
    <w:rsid w:val="00C954F8"/>
    <w:rPr>
      <w:i/>
      <w:iCs/>
      <w:color w:themeColor="text1" w:themeTint="BF" w:val="404040"/>
    </w:rPr>
  </w:style>
  <w:style w:styleId="21" w:type="paragraph">
    <w:name w:val="Intense Quote"/>
    <w:basedOn w:val="a"/>
    <w:next w:val="a"/>
    <w:link w:val="22"/>
    <w:uiPriority w:val="30"/>
    <w:qFormat/>
    <w:rsid w:val="00C954F8"/>
    <w:pPr>
      <w:pBdr>
        <w:top w:color="2F5496" w:space="10" w:sz="4" w:themeColor="accent1" w:themeShade="BF" w:val="single"/>
        <w:bottom w:color="2F5496" w:space="10" w:sz="4" w:themeColor="accent1" w:themeShade="BF" w:val="single"/>
      </w:pBdr>
      <w:spacing w:after="360" w:before="360"/>
      <w:ind w:left="864" w:right="864"/>
      <w:jc w:val="center"/>
    </w:pPr>
    <w:rPr>
      <w:i/>
      <w:iCs/>
      <w:color w:themeColor="accent1" w:themeShade="BF" w:val="2F5496"/>
    </w:rPr>
  </w:style>
  <w:style w:customStyle="1" w:styleId="22" w:type="character">
    <w:name w:val="引用文 2 (文字)"/>
    <w:basedOn w:val="a0"/>
    <w:link w:val="21"/>
    <w:uiPriority w:val="30"/>
    <w:rsid w:val="00C954F8"/>
    <w:rPr>
      <w:i/>
      <w:iCs/>
      <w:color w:themeColor="accent1" w:themeShade="BF" w:val="2F5496"/>
    </w:rPr>
  </w:style>
  <w:style w:styleId="ad" w:type="character">
    <w:name w:val="Subtle Emphasis"/>
    <w:basedOn w:val="a0"/>
    <w:uiPriority w:val="19"/>
    <w:qFormat/>
    <w:rsid w:val="00C954F8"/>
    <w:rPr>
      <w:i/>
      <w:iCs/>
      <w:color w:themeColor="text1" w:themeTint="BF" w:val="404040"/>
    </w:rPr>
  </w:style>
  <w:style w:styleId="23" w:type="character">
    <w:name w:val="Intense Emphasis"/>
    <w:basedOn w:val="a0"/>
    <w:uiPriority w:val="21"/>
    <w:qFormat/>
    <w:rsid w:val="00C954F8"/>
    <w:rPr>
      <w:i/>
      <w:iCs/>
      <w:color w:themeColor="accent1" w:themeShade="BF" w:val="2F5496"/>
    </w:rPr>
  </w:style>
  <w:style w:styleId="ae" w:type="character">
    <w:name w:val="Subtle Reference"/>
    <w:basedOn w:val="a0"/>
    <w:uiPriority w:val="31"/>
    <w:qFormat/>
    <w:rsid w:val="00C954F8"/>
    <w:rPr>
      <w:smallCaps/>
      <w:color w:themeColor="text1" w:themeTint="A5" w:val="5A5A5A"/>
    </w:rPr>
  </w:style>
  <w:style w:styleId="24" w:type="character">
    <w:name w:val="Intense Reference"/>
    <w:basedOn w:val="a0"/>
    <w:uiPriority w:val="32"/>
    <w:qFormat/>
    <w:rsid w:val="00C954F8"/>
    <w:rPr>
      <w:b/>
      <w:bCs/>
      <w:smallCaps/>
      <w:color w:themeColor="accent1" w:themeShade="BF" w:val="2F5496"/>
      <w:spacing w:val="5"/>
    </w:rPr>
  </w:style>
  <w:style w:styleId="af" w:type="character">
    <w:name w:val="Book Title"/>
    <w:basedOn w:val="a0"/>
    <w:uiPriority w:val="33"/>
    <w:qFormat/>
    <w:rsid w:val="00C954F8"/>
    <w:rPr>
      <w:b/>
      <w:bCs/>
      <w:i/>
      <w:iCs/>
      <w:spacing w:val="5"/>
    </w:rPr>
  </w:style>
  <w:style w:styleId="af0" w:type="paragraph">
    <w:name w:val="TOC Heading"/>
    <w:basedOn w:val="a"/>
    <w:next w:val="a"/>
    <w:uiPriority w:val="39"/>
    <w:semiHidden/>
    <w:unhideWhenUsed/>
    <w:qFormat/>
    <w:rsid w:val="008418FC"/>
    <w:pPr>
      <w:spacing w:after="0" w:before="240"/>
    </w:pPr>
    <w:rPr>
      <w:b/>
      <w:sz w:val="24"/>
      <w:szCs w:val="32"/>
    </w:rPr>
  </w:style>
  <w:style w:customStyle="1" w:styleId="SourceCode" w:type="paragraph">
    <w:name w:val="Source Code"/>
    <w:basedOn w:val="a"/>
    <w:link w:val="VerbatimChar"/>
    <w:rsid w:val="00FD387E"/>
    <w:pPr>
      <w:pBdr>
        <w:top w:color="A6A6A6" w:space="1" w:sz="4" w:themeColor="background1" w:themeShade="A6" w:val="single"/>
        <w:left w:color="A6A6A6" w:space="4" w:sz="4" w:themeColor="background1" w:themeShade="A6" w:val="single"/>
        <w:bottom w:color="A6A6A6" w:space="1" w:sz="4" w:themeColor="background1" w:themeShade="A6" w:val="single"/>
        <w:right w:color="A6A6A6" w:space="4" w:sz="4" w:themeColor="background1" w:themeShade="A6" w:val="single"/>
      </w:pBdr>
      <w:wordWrap w:val="0"/>
      <w:autoSpaceDE w:val="0"/>
      <w:autoSpaceDN w:val="0"/>
      <w:spacing w:after="0"/>
    </w:pPr>
    <w:rPr>
      <w:rFonts w:ascii="Consolas" w:eastAsia="ＭＳ ゴシック" w:hAnsi="Consolas"/>
      <w:sz w:val="20"/>
    </w:rPr>
  </w:style>
  <w:style w:customStyle="1" w:styleId="KeywordTok" w:type="character">
    <w:name w:val="KeywordTok"/>
    <w:rPr>
      <w:b/>
      <w:color w:val="007020"/>
    </w:rPr>
  </w:style>
  <w:style w:customStyle="1" w:styleId="DataTypeTok" w:type="character">
    <w:name w:val="DataTypeTok"/>
    <w:rPr>
      <w:color w:val="902000"/>
    </w:rPr>
  </w:style>
  <w:style w:customStyle="1" w:styleId="DecValTok" w:type="character">
    <w:name w:val="DecValTok"/>
    <w:rPr>
      <w:color w:val="40A070"/>
    </w:rPr>
  </w:style>
  <w:style w:customStyle="1" w:styleId="BaseNTok" w:type="character">
    <w:name w:val="BaseNTok"/>
    <w:rPr>
      <w:color w:val="40A070"/>
    </w:rPr>
  </w:style>
  <w:style w:customStyle="1" w:styleId="FloatTok" w:type="character">
    <w:name w:val="FloatTok"/>
    <w:rPr>
      <w:color w:val="40A070"/>
    </w:rPr>
  </w:style>
  <w:style w:customStyle="1" w:styleId="ConstantTok" w:type="character">
    <w:name w:val="ConstantTok"/>
    <w:rPr>
      <w:color w:val="880000"/>
    </w:rPr>
  </w:style>
  <w:style w:customStyle="1" w:styleId="CharTok" w:type="character">
    <w:name w:val="CharTok"/>
    <w:rPr>
      <w:color w:val="4070A0"/>
    </w:rPr>
  </w:style>
  <w:style w:customStyle="1" w:styleId="SpecialCharTok" w:type="character">
    <w:name w:val="SpecialCharTok"/>
    <w:rPr>
      <w:color w:val="4070A0"/>
    </w:rPr>
  </w:style>
  <w:style w:customStyle="1" w:styleId="StringTok" w:type="character">
    <w:name w:val="StringTok"/>
    <w:rPr>
      <w:color w:val="4070A0"/>
    </w:rPr>
  </w:style>
  <w:style w:customStyle="1" w:styleId="VerbatimStringTok" w:type="character">
    <w:name w:val="VerbatimStringTok"/>
    <w:rPr>
      <w:color w:val="4070A0"/>
    </w:rPr>
  </w:style>
  <w:style w:customStyle="1" w:styleId="SpecialStringTok" w:type="character">
    <w:name w:val="SpecialStringTok"/>
    <w:rPr>
      <w:color w:val="BB6688"/>
    </w:rPr>
  </w:style>
  <w:style w:customStyle="1" w:styleId="ImportTok" w:type="character">
    <w:name w:val="ImportTok"/>
    <w:rPr>
      <w:b/>
      <w:color w:val="008000"/>
    </w:rPr>
  </w:style>
  <w:style w:customStyle="1" w:styleId="CommentTok" w:type="character">
    <w:name w:val="CommentTok"/>
    <w:rsid w:val="009E7370"/>
    <w:rPr>
      <w:i w:val="0"/>
      <w:color w:val="60A0B0"/>
    </w:rPr>
  </w:style>
  <w:style w:customStyle="1" w:styleId="DocumentationTok" w:type="character">
    <w:name w:val="DocumentationTok"/>
    <w:rsid w:val="009E7370"/>
    <w:rPr>
      <w:i w:val="0"/>
      <w:color w:val="BA2121"/>
    </w:rPr>
  </w:style>
  <w:style w:customStyle="1" w:styleId="AnnotationTok" w:type="character">
    <w:name w:val="AnnotationTok"/>
    <w:rsid w:val="009E7370"/>
    <w:rPr>
      <w:b/>
      <w:i w:val="0"/>
      <w:color w:val="60A0B0"/>
    </w:rPr>
  </w:style>
  <w:style w:customStyle="1" w:styleId="CommentVarTok" w:type="character">
    <w:name w:val="CommentVarTok"/>
    <w:rsid w:val="009E7370"/>
    <w:rPr>
      <w:b/>
      <w:i w:val="0"/>
      <w:color w:val="60A0B0"/>
    </w:rPr>
  </w:style>
  <w:style w:customStyle="1" w:styleId="OtherTok" w:type="character">
    <w:name w:val="OtherTok"/>
    <w:rPr>
      <w:color w:val="007020"/>
    </w:rPr>
  </w:style>
  <w:style w:customStyle="1" w:styleId="FunctionTok" w:type="character">
    <w:name w:val="FunctionTok"/>
    <w:rPr>
      <w:color w:val="06287E"/>
    </w:rPr>
  </w:style>
  <w:style w:customStyle="1" w:styleId="VariableTok" w:type="character">
    <w:name w:val="VariableTok"/>
    <w:rPr>
      <w:color w:val="19177C"/>
    </w:rPr>
  </w:style>
  <w:style w:customStyle="1" w:styleId="ControlFlowTok" w:type="character">
    <w:name w:val="ControlFlowTok"/>
    <w:rPr>
      <w:b/>
      <w:color w:val="007020"/>
    </w:rPr>
  </w:style>
  <w:style w:customStyle="1" w:styleId="OperatorTok" w:type="character">
    <w:name w:val="OperatorTok"/>
    <w:rPr>
      <w:color w:val="666666"/>
    </w:rPr>
  </w:style>
  <w:style w:customStyle="1" w:styleId="BuiltInTok" w:type="character">
    <w:name w:val="BuiltInTok"/>
    <w:rPr>
      <w:color w:val="008000"/>
    </w:rPr>
  </w:style>
  <w:style w:customStyle="1" w:styleId="ExtensionTok" w:type="character">
    <w:name w:val="ExtensionTok"/>
  </w:style>
  <w:style w:customStyle="1" w:styleId="PreprocessorTok" w:type="character">
    <w:name w:val="PreprocessorTok"/>
    <w:rPr>
      <w:color w:val="BC7A00"/>
    </w:rPr>
  </w:style>
  <w:style w:customStyle="1" w:styleId="AttributeTok" w:type="character">
    <w:name w:val="AttributeTok"/>
    <w:rPr>
      <w:color w:val="7D9029"/>
    </w:rPr>
  </w:style>
  <w:style w:customStyle="1" w:styleId="RegionMarkerTok" w:type="character">
    <w:name w:val="RegionMarkerTok"/>
  </w:style>
  <w:style w:customStyle="1" w:styleId="InformationTok" w:type="character">
    <w:name w:val="InformationTok"/>
    <w:rsid w:val="009E7370"/>
    <w:rPr>
      <w:b/>
      <w:i w:val="0"/>
      <w:color w:val="60A0B0"/>
    </w:rPr>
  </w:style>
  <w:style w:customStyle="1" w:styleId="WarningTok" w:type="character">
    <w:name w:val="WarningTok"/>
    <w:rsid w:val="009E7370"/>
    <w:rPr>
      <w:b/>
      <w:i w:val="0"/>
      <w:color w:val="60A0B0"/>
    </w:rPr>
  </w:style>
  <w:style w:customStyle="1" w:styleId="AlertTok" w:type="character">
    <w:name w:val="AlertTok"/>
    <w:rPr>
      <w:b/>
      <w:color w:val="FF0000"/>
    </w:rPr>
  </w:style>
  <w:style w:customStyle="1" w:styleId="ErrorTok" w:type="character">
    <w:name w:val="ErrorTok"/>
    <w:rPr>
      <w:b/>
      <w:color w:val="FF0000"/>
    </w:rPr>
  </w:style>
  <w:style w:customStyle="1" w:styleId="NormalTok" w:type="character">
    <w:name w:val="NormalTok"/>
  </w:style>
  <w:style w:styleId="af1" w:type="character">
    <w:name w:val="Hyperlink"/>
    <w:basedOn w:val="a0"/>
    <w:uiPriority w:val="99"/>
    <w:unhideWhenUsed/>
    <w:rsid w:val="006E50E5"/>
    <w:rPr>
      <w:color w:themeColor="hyperlink" w:val="0563C1"/>
      <w:u w:val="single"/>
    </w:rPr>
  </w:style>
  <w:style w:styleId="af2" w:type="character">
    <w:name w:val="Smart Hyperlink"/>
    <w:basedOn w:val="a0"/>
    <w:uiPriority w:val="99"/>
    <w:unhideWhenUsed/>
    <w:rsid w:val="006E50E5"/>
    <w:rPr>
      <w:u w:val="dotted"/>
    </w:rPr>
  </w:style>
  <w:style w:styleId="af3" w:type="paragraph">
    <w:name w:val="Block Text"/>
    <w:basedOn w:val="af4"/>
    <w:next w:val="af4"/>
    <w:uiPriority w:val="9"/>
    <w:unhideWhenUsed/>
    <w:qFormat/>
    <w:rsid w:val="001118C0"/>
    <w:pPr>
      <w:pBdr>
        <w:top w:color="FFFFFF" w:space="1" w:sz="48" w:themeColor="background1" w:val="single"/>
        <w:left w:color="BFBFBF" w:space="12" w:sz="24" w:themeColor="background1" w:themeShade="BF" w:val="single"/>
        <w:bottom w:color="FFFFFF" w:space="1" w:sz="24" w:themeColor="background1" w:val="single"/>
      </w:pBdr>
      <w:spacing w:before="80"/>
      <w:ind w:left="595" w:right="595"/>
      <w:contextualSpacing/>
    </w:pPr>
    <w:rPr>
      <w:sz w:val="20"/>
      <w:szCs w:val="24"/>
    </w:rPr>
  </w:style>
  <w:style w:styleId="af4" w:type="paragraph">
    <w:name w:val="Body Text"/>
    <w:basedOn w:val="a"/>
    <w:link w:val="af5"/>
    <w:uiPriority w:val="99"/>
    <w:unhideWhenUsed/>
    <w:rsid w:val="009E7370"/>
    <w:pPr>
      <w:spacing w:before="120"/>
    </w:pPr>
  </w:style>
  <w:style w:customStyle="1" w:styleId="af5" w:type="character">
    <w:name w:val="本文 (文字)"/>
    <w:basedOn w:val="a0"/>
    <w:link w:val="af4"/>
    <w:uiPriority w:val="99"/>
    <w:rsid w:val="009E7370"/>
  </w:style>
  <w:style w:customStyle="1" w:styleId="Figure" w:type="paragraph">
    <w:name w:val="Figure"/>
    <w:basedOn w:val="CaptionedFigure"/>
    <w:qFormat/>
    <w:rsid w:val="003F1397"/>
  </w:style>
  <w:style w:customStyle="1" w:styleId="ImageCaption" w:type="paragraph">
    <w:name w:val="Image Caption"/>
    <w:basedOn w:val="a"/>
    <w:qFormat/>
    <w:rsid w:val="00A64A22"/>
    <w:pPr>
      <w:spacing w:after="120"/>
      <w:jc w:val="center"/>
    </w:pPr>
  </w:style>
  <w:style w:customStyle="1" w:styleId="CaptionedFigure" w:type="paragraph">
    <w:name w:val="Captioned Figure"/>
    <w:basedOn w:val="a"/>
    <w:qFormat/>
    <w:rsid w:val="001118C0"/>
    <w:pPr>
      <w:keepNext/>
      <w:pBdr>
        <w:top w:color="A6A6A6" w:space="7" w:sz="4" w:themeColor="background1" w:themeShade="A6" w:val="single"/>
        <w:left w:color="A6A6A6" w:space="2" w:sz="4" w:themeColor="background1" w:themeShade="A6" w:val="single"/>
        <w:bottom w:color="A6A6A6" w:space="7" w:sz="4" w:themeColor="background1" w:themeShade="A6" w:val="single"/>
        <w:right w:color="A6A6A6" w:space="2" w:sz="4" w:themeColor="background1" w:themeShade="A6" w:val="single"/>
      </w:pBdr>
      <w:spacing w:after="0"/>
      <w:ind w:left="-40" w:right="-40"/>
      <w:jc w:val="center"/>
    </w:pPr>
    <w:rPr>
      <w:noProof/>
    </w:rPr>
  </w:style>
  <w:style w:styleId="af6" w:type="table">
    <w:name w:val="Table Grid"/>
    <w:basedOn w:val="a1"/>
    <w:uiPriority w:val="39"/>
    <w:rsid w:val="004B4C2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1-3" w:type="table">
    <w:name w:val="Grid Table 1 Light Accent 3"/>
    <w:basedOn w:val="a1"/>
    <w:uiPriority w:val="46"/>
    <w:rsid w:val="004B4C25"/>
    <w:pPr>
      <w:spacing w:after="0" w:line="240" w:lineRule="auto"/>
    </w:pPr>
    <w:tblPr>
      <w:tblStyleRowBandSize w:val="1"/>
      <w:tblStyleColBandSize w:val="1"/>
      <w:tblBorders>
        <w:top w:color="DBDBDB" w:space="0" w:sz="4" w:themeColor="accent3" w:themeTint="66" w:val="single"/>
        <w:left w:color="DBDBDB" w:space="0" w:sz="4" w:themeColor="accent3" w:themeTint="66" w:val="single"/>
        <w:bottom w:color="DBDBDB" w:space="0" w:sz="4" w:themeColor="accent3" w:themeTint="66" w:val="single"/>
        <w:right w:color="DBDBDB" w:space="0" w:sz="4" w:themeColor="accent3" w:themeTint="66" w:val="single"/>
        <w:insideH w:color="DBDBDB" w:space="0" w:sz="4" w:themeColor="accent3" w:themeTint="66" w:val="single"/>
        <w:insideV w:color="DBDBDB" w:space="0" w:sz="4" w:themeColor="accent3" w:themeTint="66" w:val="single"/>
      </w:tblBorders>
    </w:tblPr>
    <w:tblStylePr w:type="firstRow">
      <w:rPr>
        <w:b/>
        <w:bCs/>
      </w:rPr>
      <w:tblPr/>
      <w:tcPr>
        <w:tcBorders>
          <w:bottom w:color="C9C9C9" w:space="0" w:sz="12" w:themeColor="accent3" w:themeTint="99" w:val="single"/>
        </w:tcBorders>
      </w:tcPr>
    </w:tblStylePr>
    <w:tblStylePr w:type="lastRow">
      <w:rPr>
        <w:b/>
        <w:bCs/>
      </w:rPr>
      <w:tblPr/>
      <w:tcPr>
        <w:tcBorders>
          <w:top w:color="C9C9C9" w:space="0" w:sz="2" w:themeColor="accent3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Table" w:type="table">
    <w:name w:val="Table"/>
    <w:basedOn w:val="a1"/>
    <w:uiPriority w:val="99"/>
    <w:rsid w:val="00C24A0C"/>
    <w:pPr>
      <w:spacing w:after="0" w:line="240" w:lineRule="auto"/>
    </w:pPr>
    <w:tblPr>
      <w:tblStyleRowBandSize w:val="1"/>
      <w:jc w:val="center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  <w:trPr>
      <w:jc w:val="center"/>
    </w:trPr>
    <w:tblStylePr w:type="firstRow">
      <w:pPr>
        <w:jc w:val="both"/>
      </w:pPr>
      <w:rPr>
        <w:b/>
        <w:sz w:val="20"/>
      </w:rPr>
      <w:tblPr/>
      <w:tcPr>
        <w:shd w:color="auto" w:fill="EAEAEA" w:val="clear"/>
        <w:vAlign w:val="bottom"/>
      </w:tcPr>
    </w:tblStylePr>
  </w:style>
  <w:style w:styleId="1-1" w:type="table">
    <w:name w:val="Grid Table 1 Light Accent 1"/>
    <w:basedOn w:val="a1"/>
    <w:uiPriority w:val="46"/>
    <w:rsid w:val="00216F4B"/>
    <w:pPr>
      <w:spacing w:after="0" w:line="240" w:lineRule="auto"/>
    </w:pPr>
    <w:tblPr>
      <w:tblStyleRowBandSize w:val="1"/>
      <w:tblStyleColBandSize w:val="1"/>
      <w:tblBorders>
        <w:top w:color="B4C6E7" w:space="0" w:sz="4" w:themeColor="accent1" w:themeTint="66" w:val="single"/>
        <w:left w:color="B4C6E7" w:space="0" w:sz="4" w:themeColor="accent1" w:themeTint="66" w:val="single"/>
        <w:bottom w:color="B4C6E7" w:space="0" w:sz="4" w:themeColor="accent1" w:themeTint="66" w:val="single"/>
        <w:right w:color="B4C6E7" w:space="0" w:sz="4" w:themeColor="accent1" w:themeTint="66" w:val="single"/>
        <w:insideH w:color="B4C6E7" w:space="0" w:sz="4" w:themeColor="accent1" w:themeTint="66" w:val="single"/>
        <w:insideV w:color="B4C6E7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8EAADB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8EAADB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styleId="af7" w:type="paragraph">
    <w:name w:val="header"/>
    <w:basedOn w:val="a"/>
    <w:link w:val="af8"/>
    <w:uiPriority w:val="99"/>
    <w:unhideWhenUsed/>
    <w:rsid w:val="0006243B"/>
    <w:pPr>
      <w:pBdr>
        <w:bottom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</w:pPr>
    <w:rPr>
      <w:sz w:val="18"/>
    </w:rPr>
  </w:style>
  <w:style w:customStyle="1" w:styleId="af8" w:type="character">
    <w:name w:val="ヘッダー (文字)"/>
    <w:basedOn w:val="a0"/>
    <w:link w:val="af7"/>
    <w:uiPriority w:val="99"/>
    <w:rsid w:val="0006243B"/>
    <w:rPr>
      <w:sz w:val="18"/>
    </w:rPr>
  </w:style>
  <w:style w:styleId="af9" w:type="paragraph">
    <w:name w:val="footer"/>
    <w:basedOn w:val="a"/>
    <w:link w:val="afa"/>
    <w:uiPriority w:val="99"/>
    <w:unhideWhenUsed/>
    <w:rsid w:val="0006243B"/>
    <w:pPr>
      <w:pBdr>
        <w:top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  <w:jc w:val="right"/>
    </w:pPr>
    <w:rPr>
      <w:sz w:val="18"/>
    </w:rPr>
  </w:style>
  <w:style w:customStyle="1" w:styleId="afa" w:type="character">
    <w:name w:val="フッター (文字)"/>
    <w:basedOn w:val="a0"/>
    <w:link w:val="af9"/>
    <w:uiPriority w:val="99"/>
    <w:rsid w:val="0006243B"/>
    <w:rPr>
      <w:sz w:val="18"/>
    </w:rPr>
  </w:style>
  <w:style w:customStyle="1" w:styleId="FirstParagraph" w:type="paragraph">
    <w:name w:val="First Paragraph"/>
    <w:basedOn w:val="af4"/>
    <w:next w:val="af4"/>
    <w:qFormat/>
    <w:rsid w:val="00C7228A"/>
  </w:style>
  <w:style w:customStyle="1" w:styleId="Abstract" w:type="paragraph">
    <w:name w:val="Abstract"/>
    <w:basedOn w:val="af4"/>
    <w:link w:val="Abstract0"/>
    <w:qFormat/>
    <w:rsid w:val="002C428C"/>
  </w:style>
  <w:style w:customStyle="1" w:styleId="Author" w:type="paragraph">
    <w:name w:val="Author"/>
    <w:basedOn w:val="a"/>
    <w:next w:val="af4"/>
    <w:qFormat/>
    <w:rsid w:val="001B5671"/>
    <w:pPr>
      <w:jc w:val="right"/>
    </w:pPr>
  </w:style>
  <w:style w:styleId="afb" w:type="paragraph">
    <w:name w:val="Date"/>
    <w:basedOn w:val="a"/>
    <w:next w:val="af4"/>
    <w:link w:val="afc"/>
    <w:qFormat/>
    <w:rsid w:val="001B5671"/>
    <w:pPr>
      <w:jc w:val="right"/>
    </w:pPr>
  </w:style>
  <w:style w:customStyle="1" w:styleId="afc" w:type="character">
    <w:name w:val="日付 (文字)"/>
    <w:basedOn w:val="a0"/>
    <w:link w:val="afb"/>
    <w:rsid w:val="001B5671"/>
  </w:style>
  <w:style w:customStyle="1" w:styleId="VerbatimChar" w:type="character">
    <w:name w:val="Verbatim Char"/>
    <w:basedOn w:val="a0"/>
    <w:link w:val="SourceCode"/>
    <w:rsid w:val="00FD387E"/>
    <w:rPr>
      <w:rFonts w:ascii="Consolas" w:eastAsia="ＭＳ ゴシック" w:hAnsi="Consolas"/>
      <w:sz w:val="20"/>
    </w:rPr>
  </w:style>
  <w:style w:customStyle="1" w:styleId="TableCaption" w:type="paragraph">
    <w:name w:val="Table Caption"/>
    <w:basedOn w:val="ImageCaption"/>
    <w:rsid w:val="00C93A4C"/>
    <w:pPr>
      <w:keepNext/>
      <w:spacing w:after="0" w:before="160"/>
    </w:pPr>
  </w:style>
  <w:style w:styleId="31" w:type="table">
    <w:name w:val="Grid Table 3"/>
    <w:basedOn w:val="a1"/>
    <w:uiPriority w:val="48"/>
    <w:rsid w:val="00B3307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Compact" w:type="paragraph">
    <w:name w:val="Compact"/>
    <w:basedOn w:val="a"/>
    <w:qFormat/>
    <w:rsid w:val="009B0C01"/>
    <w:pPr>
      <w:spacing w:after="0"/>
    </w:pPr>
    <w:rPr>
      <w:sz w:val="20"/>
    </w:rPr>
  </w:style>
  <w:style w:styleId="afd" w:type="character">
    <w:name w:val="Placeholder Text"/>
    <w:basedOn w:val="a0"/>
    <w:uiPriority w:val="99"/>
    <w:semiHidden/>
    <w:rsid w:val="007C7C1C"/>
    <w:rPr>
      <w:color w:val="666666"/>
    </w:rPr>
  </w:style>
  <w:style w:customStyle="1" w:styleId="AbstractTitle" w:type="paragraph">
    <w:name w:val="Abstract Title"/>
    <w:basedOn w:val="a"/>
    <w:next w:val="a"/>
    <w:link w:val="AbstractTitle0"/>
    <w:qFormat/>
    <w:rsid w:val="002C428C"/>
    <w:pPr>
      <w:keepNext/>
      <w:keepLines/>
      <w:spacing w:before="120"/>
    </w:pPr>
    <w:rPr>
      <w:rFonts w:asciiTheme="majorHAnsi" w:eastAsiaTheme="majorEastAsia" w:hAnsiTheme="majorHAnsi"/>
      <w:b/>
      <w:sz w:val="24"/>
    </w:rPr>
  </w:style>
  <w:style w:customStyle="1" w:styleId="AbstractTitle0" w:type="character">
    <w:name w:val="Abstract Title (文字)"/>
    <w:basedOn w:val="a0"/>
    <w:link w:val="AbstractTitle"/>
    <w:rsid w:val="002C428C"/>
    <w:rPr>
      <w:rFonts w:asciiTheme="majorHAnsi" w:eastAsiaTheme="majorEastAsia" w:hAnsiTheme="majorHAnsi"/>
      <w:b/>
      <w:sz w:val="24"/>
    </w:rPr>
  </w:style>
  <w:style w:customStyle="1" w:styleId="Abstract0" w:type="character">
    <w:name w:val="Abstract (文字)"/>
    <w:basedOn w:val="af5"/>
    <w:link w:val="Abstract"/>
    <w:rsid w:val="002C428C"/>
  </w:style>
  <w:style w:customStyle="1" w:styleId="SourceCodeCaption" w:type="paragraph">
    <w:name w:val="Source Code Caption"/>
    <w:basedOn w:val="a"/>
    <w:qFormat/>
    <w:rsid w:val="009F08CD"/>
    <w:pPr>
      <w:spacing w:after="120"/>
      <w:jc w:val="center"/>
    </w:pPr>
  </w:style>
  <w:style w:customStyle="1" w:styleId="1" w:type="numbering">
    <w:name w:val="スタイル1"/>
    <w:uiPriority w:val="99"/>
    <w:rsid w:val="006D5D24"/>
    <w:pPr>
      <w:numPr>
        <w:numId w:val="240"/>
      </w:numPr>
    </w:pPr>
  </w:style>
  <w:style w:styleId="25" w:type="paragraph">
    <w:name w:val="toc 2"/>
    <w:basedOn w:val="a"/>
    <w:next w:val="a"/>
    <w:autoRedefine/>
    <w:uiPriority w:val="39"/>
    <w:unhideWhenUsed/>
    <w:rsid w:val="00FD387E"/>
    <w:pPr>
      <w:ind w:left="210" w:leftChars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6" Target="numbering.xml" /><Relationship Type="http://schemas.openxmlformats.org/officeDocument/2006/relationships/styles" Id="rId15" Target="styles.xml" /><Relationship Type="http://schemas.openxmlformats.org/officeDocument/2006/relationships/settings" Id="rId14" Target="settings.xml" /><Relationship Type="http://schemas.openxmlformats.org/officeDocument/2006/relationships/webSettings" Id="rId13" Target="webSettings.xml" /><Relationship Type="http://schemas.openxmlformats.org/officeDocument/2006/relationships/fontTable" Id="rId12" Target="fontTable.xml" /><Relationship Type="http://schemas.openxmlformats.org/officeDocument/2006/relationships/theme" Id="rId11" Target="theme/theme1.xml" /><Relationship Type="http://schemas.openxmlformats.org/officeDocument/2006/relationships/footnotes" Id="rId10" Target="footnotes.xml" /><Relationship Type="http://schemas.openxmlformats.org/officeDocument/2006/relationships/comments" Id="rId9" Target="comments.xml" /><Relationship Id="rId8" Target="footer1.xml" Type="http://schemas.openxmlformats.org/officeDocument/2006/relationships/footer" /><Relationship Id="rId7" Target="header1.xml" Type="http://schemas.openxmlformats.org/officeDocument/2006/relationships/header" /><Relationship Type="http://schemas.openxmlformats.org/officeDocument/2006/relationships/image" Id="rId103" Target="media/rId103.png" /><Relationship Type="http://schemas.openxmlformats.org/officeDocument/2006/relationships/image" Id="rId109" Target="media/rId109.png" /><Relationship Type="http://schemas.openxmlformats.org/officeDocument/2006/relationships/image" Id="rId115" Target="media/rId115.png" /><Relationship Type="http://schemas.openxmlformats.org/officeDocument/2006/relationships/image" Id="rId121" Target="media/rId121.png" /><Relationship Type="http://schemas.openxmlformats.org/officeDocument/2006/relationships/image" Id="rId126" Target="media/rId126.png" /><Relationship Type="http://schemas.openxmlformats.org/officeDocument/2006/relationships/image" Id="rId132" Target="media/rId132.png" /><Relationship Type="http://schemas.openxmlformats.org/officeDocument/2006/relationships/image" Id="rId137" Target="media/rId137.png" /><Relationship Type="http://schemas.openxmlformats.org/officeDocument/2006/relationships/image" Id="rId143" Target="media/rId143.png" /><Relationship Type="http://schemas.openxmlformats.org/officeDocument/2006/relationships/image" Id="rId148" Target="media/rId148.png" /><Relationship Type="http://schemas.openxmlformats.org/officeDocument/2006/relationships/image" Id="rId154" Target="media/rId154.png" /><Relationship Type="http://schemas.openxmlformats.org/officeDocument/2006/relationships/image" Id="rId159" Target="media/rId159.png" /><Relationship Type="http://schemas.openxmlformats.org/officeDocument/2006/relationships/image" Id="rId165" Target="media/rId165.png" /><Relationship Type="http://schemas.openxmlformats.org/officeDocument/2006/relationships/image" Id="rId170" Target="media/rId170.png" /><Relationship Type="http://schemas.openxmlformats.org/officeDocument/2006/relationships/image" Id="rId176" Target="media/rId176.png" /><Relationship Type="http://schemas.openxmlformats.org/officeDocument/2006/relationships/image" Id="rId182" Target="media/rId182.png" /><Relationship Type="http://schemas.openxmlformats.org/officeDocument/2006/relationships/image" Id="rId187" Target="media/rId187.png" /><Relationship Type="http://schemas.openxmlformats.org/officeDocument/2006/relationships/image" Id="rId193" Target="media/rId193.png" /><Relationship Type="http://schemas.openxmlformats.org/officeDocument/2006/relationships/image" Id="rId199" Target="media/rId199.png" /><Relationship Type="http://schemas.openxmlformats.org/officeDocument/2006/relationships/image" Id="rId204" Target="media/rId204.png" /><Relationship Type="http://schemas.openxmlformats.org/officeDocument/2006/relationships/image" Id="rId210" Target="media/rId210.png" /><Relationship Type="http://schemas.openxmlformats.org/officeDocument/2006/relationships/image" Id="rId216" Target="media/rId216.png" /><Relationship Type="http://schemas.openxmlformats.org/officeDocument/2006/relationships/image" Id="rId222" Target="media/rId222.png" /><Relationship Type="http://schemas.openxmlformats.org/officeDocument/2006/relationships/image" Id="rId227" Target="media/rId227.png" /><Relationship Type="http://schemas.openxmlformats.org/officeDocument/2006/relationships/image" Id="rId23" Target="media/rId23.png" /><Relationship Type="http://schemas.openxmlformats.org/officeDocument/2006/relationships/image" Id="rId233" Target="media/rId233.png" /><Relationship Type="http://schemas.openxmlformats.org/officeDocument/2006/relationships/image" Id="rId239" Target="media/rId239.png" /><Relationship Type="http://schemas.openxmlformats.org/officeDocument/2006/relationships/image" Id="rId244" Target="media/rId244.png" /><Relationship Type="http://schemas.openxmlformats.org/officeDocument/2006/relationships/image" Id="rId250" Target="media/rId250.png" /><Relationship Type="http://schemas.openxmlformats.org/officeDocument/2006/relationships/image" Id="rId255" Target="media/rId255.png" /><Relationship Type="http://schemas.openxmlformats.org/officeDocument/2006/relationships/image" Id="rId261" Target="media/rId261.png" /><Relationship Type="http://schemas.openxmlformats.org/officeDocument/2006/relationships/image" Id="rId266" Target="media/rId266.png" /><Relationship Type="http://schemas.openxmlformats.org/officeDocument/2006/relationships/image" Id="rId272" Target="media/rId272.png" /><Relationship Type="http://schemas.openxmlformats.org/officeDocument/2006/relationships/image" Id="rId277" Target="media/rId277.png" /><Relationship Type="http://schemas.openxmlformats.org/officeDocument/2006/relationships/image" Id="rId283" Target="media/rId283.png" /><Relationship Type="http://schemas.openxmlformats.org/officeDocument/2006/relationships/image" Id="rId288" Target="media/rId288.png" /><Relationship Type="http://schemas.openxmlformats.org/officeDocument/2006/relationships/image" Id="rId294" Target="media/rId294.png" /><Relationship Type="http://schemas.openxmlformats.org/officeDocument/2006/relationships/image" Id="rId299" Target="media/rId299.png" /><Relationship Type="http://schemas.openxmlformats.org/officeDocument/2006/relationships/image" Id="rId305" Target="media/rId305.png" /><Relationship Type="http://schemas.openxmlformats.org/officeDocument/2006/relationships/image" Id="rId31" Target="media/rId31.png" /><Relationship Type="http://schemas.openxmlformats.org/officeDocument/2006/relationships/image" Id="rId310" Target="media/rId310.png" /><Relationship Type="http://schemas.openxmlformats.org/officeDocument/2006/relationships/image" Id="rId316" Target="media/rId316.png" /><Relationship Type="http://schemas.openxmlformats.org/officeDocument/2006/relationships/image" Id="rId321" Target="media/rId321.png" /><Relationship Type="http://schemas.openxmlformats.org/officeDocument/2006/relationships/image" Id="rId327" Target="media/rId327.png" /><Relationship Type="http://schemas.openxmlformats.org/officeDocument/2006/relationships/image" Id="rId333" Target="media/rId333.png" /><Relationship Type="http://schemas.openxmlformats.org/officeDocument/2006/relationships/image" Id="rId339" Target="media/rId339.png" /><Relationship Type="http://schemas.openxmlformats.org/officeDocument/2006/relationships/image" Id="rId345" Target="media/rId345.png" /><Relationship Type="http://schemas.openxmlformats.org/officeDocument/2006/relationships/image" Id="rId351" Target="media/rId351.png" /><Relationship Type="http://schemas.openxmlformats.org/officeDocument/2006/relationships/image" Id="rId356" Target="media/rId356.png" /><Relationship Type="http://schemas.openxmlformats.org/officeDocument/2006/relationships/image" Id="rId362" Target="media/rId362.png" /><Relationship Type="http://schemas.openxmlformats.org/officeDocument/2006/relationships/image" Id="rId367" Target="media/rId367.png" /><Relationship Type="http://schemas.openxmlformats.org/officeDocument/2006/relationships/image" Id="rId37" Target="media/rId37.png" /><Relationship Type="http://schemas.openxmlformats.org/officeDocument/2006/relationships/image" Id="rId375" Target="media/rId375.png" /><Relationship Type="http://schemas.openxmlformats.org/officeDocument/2006/relationships/image" Id="rId380" Target="media/rId380.png" /><Relationship Type="http://schemas.openxmlformats.org/officeDocument/2006/relationships/image" Id="rId388" Target="media/rId388.png" /><Relationship Type="http://schemas.openxmlformats.org/officeDocument/2006/relationships/image" Id="rId396" Target="media/rId396.png" /><Relationship Type="http://schemas.openxmlformats.org/officeDocument/2006/relationships/image" Id="rId401" Target="media/rId401.png" /><Relationship Type="http://schemas.openxmlformats.org/officeDocument/2006/relationships/image" Id="rId417" Target="media/rId417.png" /><Relationship Type="http://schemas.openxmlformats.org/officeDocument/2006/relationships/image" Id="rId42" Target="media/rId42.png" /><Relationship Type="http://schemas.openxmlformats.org/officeDocument/2006/relationships/image" Id="rId48" Target="media/rId48.png" /><Relationship Type="http://schemas.openxmlformats.org/officeDocument/2006/relationships/image" Id="rId53" Target="media/rId53.png" /><Relationship Type="http://schemas.openxmlformats.org/officeDocument/2006/relationships/image" Id="rId59" Target="media/rId59.png" /><Relationship Type="http://schemas.openxmlformats.org/officeDocument/2006/relationships/image" Id="rId64" Target="media/rId64.png" /><Relationship Type="http://schemas.openxmlformats.org/officeDocument/2006/relationships/image" Id="rId70" Target="media/rId70.png" /><Relationship Type="http://schemas.openxmlformats.org/officeDocument/2006/relationships/image" Id="rId76" Target="media/rId76.png" /><Relationship Type="http://schemas.openxmlformats.org/officeDocument/2006/relationships/image" Id="rId81" Target="media/rId81.png" /><Relationship Type="http://schemas.openxmlformats.org/officeDocument/2006/relationships/image" Id="rId87" Target="media/rId87.png" /><Relationship Type="http://schemas.openxmlformats.org/officeDocument/2006/relationships/image" Id="rId92" Target="media/rId92.png" /><Relationship Type="http://schemas.openxmlformats.org/officeDocument/2006/relationships/image" Id="rId98" Target="media/rId98.png" /><Relationship Type="http://schemas.openxmlformats.org/officeDocument/2006/relationships/image" Id="rId56" Target="media/rId56.svg" /><Relationship Type="http://schemas.openxmlformats.org/officeDocument/2006/relationships/image" Id="rId73" Target="media/rId73.svg" /><Relationship Type="http://schemas.openxmlformats.org/officeDocument/2006/relationships/image" Id="rId263" Target="media/rId263.svg" /><Relationship Type="http://schemas.openxmlformats.org/officeDocument/2006/relationships/image" Id="rId100" Target="media/rId100.svg" /><Relationship Type="http://schemas.openxmlformats.org/officeDocument/2006/relationships/image" Id="rId196" Target="media/rId196.svg" /><Relationship Type="http://schemas.openxmlformats.org/officeDocument/2006/relationships/image" Id="rId123" Target="media/rId123.svg" /><Relationship Type="http://schemas.openxmlformats.org/officeDocument/2006/relationships/image" Id="rId50" Target="media/rId50.svg" /><Relationship Type="http://schemas.openxmlformats.org/officeDocument/2006/relationships/image" Id="rId151" Target="media/rId151.svg" /><Relationship Type="http://schemas.openxmlformats.org/officeDocument/2006/relationships/image" Id="rId280" Target="media/rId280.svg" /><Relationship Type="http://schemas.openxmlformats.org/officeDocument/2006/relationships/image" Id="rId106" Target="media/rId106.svg" /><Relationship Type="http://schemas.openxmlformats.org/officeDocument/2006/relationships/image" Id="rId342" Target="media/rId342.svg" /><Relationship Type="http://schemas.openxmlformats.org/officeDocument/2006/relationships/image" Id="rId359" Target="media/rId359.svg" /><Relationship Type="http://schemas.openxmlformats.org/officeDocument/2006/relationships/image" Id="rId353" Target="media/rId353.svg" /><Relationship Type="http://schemas.openxmlformats.org/officeDocument/2006/relationships/image" Id="rId89" Target="media/rId89.svg" /><Relationship Type="http://schemas.openxmlformats.org/officeDocument/2006/relationships/image" Id="rId296" Target="media/rId296.svg" /><Relationship Type="http://schemas.openxmlformats.org/officeDocument/2006/relationships/image" Id="rId20" Target="media/rId20.svg" /><Relationship Type="http://schemas.openxmlformats.org/officeDocument/2006/relationships/image" Id="rId269" Target="media/rId269.svg" /><Relationship Type="http://schemas.openxmlformats.org/officeDocument/2006/relationships/image" Id="rId336" Target="media/rId336.svg" /><Relationship Type="http://schemas.openxmlformats.org/officeDocument/2006/relationships/image" Id="rId330" Target="media/rId330.svg" /><Relationship Type="http://schemas.openxmlformats.org/officeDocument/2006/relationships/image" Id="rId324" Target="media/rId324.svg" /><Relationship Type="http://schemas.openxmlformats.org/officeDocument/2006/relationships/image" Id="rId258" Target="media/rId258.svg" /><Relationship Type="http://schemas.openxmlformats.org/officeDocument/2006/relationships/image" Id="rId28" Target="media/rId28.svg" /><Relationship Type="http://schemas.openxmlformats.org/officeDocument/2006/relationships/image" Id="rId307" Target="media/rId307.svg" /><Relationship Type="http://schemas.openxmlformats.org/officeDocument/2006/relationships/image" Id="rId184" Target="media/rId184.svg" /><Relationship Type="http://schemas.openxmlformats.org/officeDocument/2006/relationships/image" Id="rId252" Target="media/rId252.svg" /><Relationship Type="http://schemas.openxmlformats.org/officeDocument/2006/relationships/image" Id="rId207" Target="media/rId207.svg" /><Relationship Type="http://schemas.openxmlformats.org/officeDocument/2006/relationships/image" Id="rId67" Target="media/rId67.svg" /><Relationship Type="http://schemas.openxmlformats.org/officeDocument/2006/relationships/image" Id="rId247" Target="media/rId247.svg" /><Relationship Type="http://schemas.openxmlformats.org/officeDocument/2006/relationships/image" Id="rId78" Target="media/rId78.svg" /><Relationship Type="http://schemas.openxmlformats.org/officeDocument/2006/relationships/image" Id="rId285" Target="media/rId285.svg" /><Relationship Type="http://schemas.openxmlformats.org/officeDocument/2006/relationships/image" Id="rId162" Target="media/rId162.svg" /><Relationship Type="http://schemas.openxmlformats.org/officeDocument/2006/relationships/image" Id="rId95" Target="media/rId95.svg" /><Relationship Type="http://schemas.openxmlformats.org/officeDocument/2006/relationships/image" Id="rId364" Target="media/rId364.svg" /><Relationship Type="http://schemas.openxmlformats.org/officeDocument/2006/relationships/image" Id="rId140" Target="media/rId140.svg" /><Relationship Type="http://schemas.openxmlformats.org/officeDocument/2006/relationships/image" Id="rId291" Target="media/rId291.svg" /><Relationship Type="http://schemas.openxmlformats.org/officeDocument/2006/relationships/image" Id="rId112" Target="media/rId112.svg" /><Relationship Type="http://schemas.openxmlformats.org/officeDocument/2006/relationships/image" Id="rId414" Target="media/rId414.svg" /><Relationship Type="http://schemas.openxmlformats.org/officeDocument/2006/relationships/image" Id="rId190" Target="media/rId190.svg" /><Relationship Type="http://schemas.openxmlformats.org/officeDocument/2006/relationships/image" Id="rId241" Target="media/rId241.svg" /><Relationship Type="http://schemas.openxmlformats.org/officeDocument/2006/relationships/image" Id="rId134" Target="media/rId134.svg" /><Relationship Type="http://schemas.openxmlformats.org/officeDocument/2006/relationships/image" Id="rId61" Target="media/rId61.svg" /><Relationship Type="http://schemas.openxmlformats.org/officeDocument/2006/relationships/image" Id="rId219" Target="media/rId219.svg" /><Relationship Type="http://schemas.openxmlformats.org/officeDocument/2006/relationships/image" Id="rId302" Target="media/rId302.svg" /><Relationship Type="http://schemas.openxmlformats.org/officeDocument/2006/relationships/image" Id="rId156" Target="media/rId156.svg" /><Relationship Type="http://schemas.openxmlformats.org/officeDocument/2006/relationships/image" Id="rId34" Target="media/rId34.svg" /><Relationship Type="http://schemas.openxmlformats.org/officeDocument/2006/relationships/image" Id="rId377" Target="media/rId377.svg" /><Relationship Type="http://schemas.openxmlformats.org/officeDocument/2006/relationships/image" Id="rId45" Target="media/rId45.svg" /><Relationship Type="http://schemas.openxmlformats.org/officeDocument/2006/relationships/image" Id="rId313" Target="media/rId313.svg" /><Relationship Type="http://schemas.openxmlformats.org/officeDocument/2006/relationships/image" Id="rId224" Target="media/rId224.svg" /><Relationship Type="http://schemas.openxmlformats.org/officeDocument/2006/relationships/image" Id="rId230" Target="media/rId230.svg" /><Relationship Type="http://schemas.openxmlformats.org/officeDocument/2006/relationships/image" Id="rId372" Target="media/rId372.svg" /><Relationship Type="http://schemas.openxmlformats.org/officeDocument/2006/relationships/image" Id="rId173" Target="media/rId173.svg" /><Relationship Type="http://schemas.openxmlformats.org/officeDocument/2006/relationships/image" Id="rId398" Target="media/rId398.svg" /><Relationship Type="http://schemas.openxmlformats.org/officeDocument/2006/relationships/image" Id="rId348" Target="media/rId348.svg" /><Relationship Type="http://schemas.openxmlformats.org/officeDocument/2006/relationships/image" Id="rId84" Target="media/rId84.svg" /><Relationship Type="http://schemas.openxmlformats.org/officeDocument/2006/relationships/image" Id="rId39" Target="media/rId39.svg" /><Relationship Type="http://schemas.openxmlformats.org/officeDocument/2006/relationships/image" Id="rId201" Target="media/rId201.svg" /><Relationship Type="http://schemas.openxmlformats.org/officeDocument/2006/relationships/image" Id="rId145" Target="media/rId145.svg" /><Relationship Type="http://schemas.openxmlformats.org/officeDocument/2006/relationships/image" Id="rId129" Target="media/rId129.svg" /><Relationship Type="http://schemas.openxmlformats.org/officeDocument/2006/relationships/image" Id="rId393" Target="media/rId393.svg" /><Relationship Type="http://schemas.openxmlformats.org/officeDocument/2006/relationships/image" Id="rId385" Target="media/rId385.svg" /><Relationship Type="http://schemas.openxmlformats.org/officeDocument/2006/relationships/image" Id="rId167" Target="media/rId167.svg" /><Relationship Type="http://schemas.openxmlformats.org/officeDocument/2006/relationships/image" Id="rId118" Target="media/rId118.svg" /><Relationship Type="http://schemas.openxmlformats.org/officeDocument/2006/relationships/image" Id="rId179" Target="media/rId179.svg" /><Relationship Type="http://schemas.openxmlformats.org/officeDocument/2006/relationships/image" Id="rId236" Target="media/rId236.svg" /><Relationship Type="http://schemas.openxmlformats.org/officeDocument/2006/relationships/image" Id="rId274" Target="media/rId274.svg" /><Relationship Type="http://schemas.openxmlformats.org/officeDocument/2006/relationships/image" Id="rId318" Target="media/rId318.svg" /><Relationship Type="http://schemas.openxmlformats.org/officeDocument/2006/relationships/image" Id="rId213" Target="media/rId213.sv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1">
      <a:majorFont>
        <a:latin typeface="游ゴシック Medium"/>
        <a:ea typeface="游ゴシック Medium"/>
        <a:cs typeface=""/>
      </a:majorFont>
      <a:minorFont>
        <a:latin typeface="游ゴシック"/>
        <a:ea typeface="游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docx-style.dotx</Template>
  <TotalTime>17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トップレベルの index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porter/libsrc/porter/thread/potrRecvThread.c</dc:title>
  <dc:creator>doxygen and doxybook2</dc:creator>
  <cp:keywords/>
  <dcterms:created xsi:type="dcterms:W3CDTF">2026-04-02T12:38:06Z</dcterms:created>
  <dcterms:modified xsi:type="dcterms:W3CDTF">2026-04-02T12:38:06Z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oEqnLabels">
    <vt:lpwstr>False</vt:lpwstr>
  </property>
  <property fmtid="{D5CDD505-2E9C-101B-9397-08002B2CF9AE}" pid="3" name="autoSectionLabels">
    <vt:lpwstr>False</vt:lpwstr>
  </property>
  <property fmtid="{D5CDD505-2E9C-101B-9397-08002B2CF9AE}" pid="4" name="ccsDelim">
    <vt:lpwstr>, </vt:lpwstr>
  </property>
  <property fmtid="{D5CDD505-2E9C-101B-9397-08002B2CF9AE}" pid="5" name="ccsLabelSep">
    <vt:lpwstr> — </vt:lpwstr>
  </property>
  <property fmtid="{D5CDD505-2E9C-101B-9397-08002B2CF9AE}" pid="6" name="ccsTemplate">
    <vt:lpwstr>iccsLabelSept</vt:lpwstr>
  </property>
  <property fmtid="{D5CDD505-2E9C-101B-9397-08002B2CF9AE}" pid="7" name="chapDelim">
    <vt:lpwstr>.</vt:lpwstr>
  </property>
  <property fmtid="{D5CDD505-2E9C-101B-9397-08002B2CF9AE}" pid="8" name="chapters">
    <vt:lpwstr>False</vt:lpwstr>
  </property>
  <property fmtid="{D5CDD505-2E9C-101B-9397-08002B2CF9AE}" pid="9" name="chaptersDepth">
    <vt:lpwstr>1</vt:lpwstr>
  </property>
  <property fmtid="{D5CDD505-2E9C-101B-9397-08002B2CF9AE}" pid="10" name="codeBlockCaptions">
    <vt:lpwstr>False</vt:lpwstr>
  </property>
  <property fmtid="{D5CDD505-2E9C-101B-9397-08002B2CF9AE}" pid="11" name="cref">
    <vt:lpwstr>False</vt:lpwstr>
  </property>
  <property fmtid="{D5CDD505-2E9C-101B-9397-08002B2CF9AE}" pid="12" name="crossrefYaml">
    <vt:lpwstr>pandoc-crossref.yaml</vt:lpwstr>
  </property>
  <property fmtid="{D5CDD505-2E9C-101B-9397-08002B2CF9AE}" pid="13" name="date">
    <vt:lpwstr>Thu, 02 Apr 2026 21:25:47 +0900</vt:lpwstr>
  </property>
  <property fmtid="{D5CDD505-2E9C-101B-9397-08002B2CF9AE}" pid="14" name="eqLabels">
    <vt:lpwstr>arabic</vt:lpwstr>
  </property>
  <property fmtid="{D5CDD505-2E9C-101B-9397-08002B2CF9AE}" pid="15" name="eqnBlockInlineMath">
    <vt:lpwstr>False</vt:lpwstr>
  </property>
  <property fmtid="{D5CDD505-2E9C-101B-9397-08002B2CF9AE}" pid="16" name="eqnBlockTemplate">
    <vt:lpwstr>ti</vt:lpwstr>
  </property>
  <property fmtid="{D5CDD505-2E9C-101B-9397-08002B2CF9AE}" pid="17" name="eqnDisplayTemplate">
    <vt:lpwstr>e</vt:lpwstr>
  </property>
  <property fmtid="{D5CDD505-2E9C-101B-9397-08002B2CF9AE}" pid="18" name="eqnIndexTemplate">
    <vt:lpwstr>(i)</vt:lpwstr>
  </property>
  <property fmtid="{D5CDD505-2E9C-101B-9397-08002B2CF9AE}" pid="19" name="eqnInlineTableTemplate">
    <vt:lpwstr>e</vt:lpwstr>
  </property>
  <property fmtid="{D5CDD505-2E9C-101B-9397-08002B2CF9AE}" pid="20" name="eqnInlineTemplate">
    <vt:lpwstr>eequationNumberTeX{i}</vt:lpwstr>
  </property>
  <property fmtid="{D5CDD505-2E9C-101B-9397-08002B2CF9AE}" pid="21" name="eqnPrefix">
    <vt:lpwstr/>
  </property>
  <property fmtid="{D5CDD505-2E9C-101B-9397-08002B2CF9AE}" pid="22" name="eqnPrefixTemplate">
    <vt:lpwstr>p i</vt:lpwstr>
  </property>
  <property fmtid="{D5CDD505-2E9C-101B-9397-08002B2CF9AE}" pid="23" name="equationNumberTeX">
    <vt:lpwstr>\qquad</vt:lpwstr>
  </property>
  <property fmtid="{D5CDD505-2E9C-101B-9397-08002B2CF9AE}" pid="24" name="figLabels">
    <vt:lpwstr>arabic</vt:lpwstr>
  </property>
  <property fmtid="{D5CDD505-2E9C-101B-9397-08002B2CF9AE}" pid="25" name="figPrefix">
    <vt:lpwstr/>
  </property>
  <property fmtid="{D5CDD505-2E9C-101B-9397-08002B2CF9AE}" pid="26" name="figPrefixTemplate">
    <vt:lpwstr>p i</vt:lpwstr>
  </property>
  <property fmtid="{D5CDD505-2E9C-101B-9397-08002B2CF9AE}" pid="27" name="figureTemplate">
    <vt:lpwstr>figureTitle ititleDelim t</vt:lpwstr>
  </property>
  <property fmtid="{D5CDD505-2E9C-101B-9397-08002B2CF9AE}" pid="28" name="figureTitle">
    <vt:lpwstr>Figure</vt:lpwstr>
  </property>
  <property fmtid="{D5CDD505-2E9C-101B-9397-08002B2CF9AE}" pid="29" name="lastDelim">
    <vt:lpwstr>, </vt:lpwstr>
  </property>
  <property fmtid="{D5CDD505-2E9C-101B-9397-08002B2CF9AE}" pid="30" name="linkReferences">
    <vt:lpwstr>False</vt:lpwstr>
  </property>
  <property fmtid="{D5CDD505-2E9C-101B-9397-08002B2CF9AE}" pid="31" name="listItemTitleDelim">
    <vt:lpwstr>.</vt:lpwstr>
  </property>
  <property fmtid="{D5CDD505-2E9C-101B-9397-08002B2CF9AE}" pid="32" name="listOfMetadata">
    <vt:lpwstr>False</vt:lpwstr>
  </property>
  <property fmtid="{D5CDD505-2E9C-101B-9397-08002B2CF9AE}" pid="33" name="listingTemplate">
    <vt:lpwstr>listingTitle ititleDelim t</vt:lpwstr>
  </property>
  <property fmtid="{D5CDD505-2E9C-101B-9397-08002B2CF9AE}" pid="34" name="listingTitle">
    <vt:lpwstr>Listing</vt:lpwstr>
  </property>
  <property fmtid="{D5CDD505-2E9C-101B-9397-08002B2CF9AE}" pid="35" name="listings">
    <vt:lpwstr>False</vt:lpwstr>
  </property>
  <property fmtid="{D5CDD505-2E9C-101B-9397-08002B2CF9AE}" pid="36" name="lofItemTemplate">
    <vt:lpwstr>lofItemTitleilistItemTitleDelimt </vt:lpwstr>
  </property>
  <property fmtid="{D5CDD505-2E9C-101B-9397-08002B2CF9AE}" pid="37" name="lofItemTitle">
    <vt:lpwstr/>
  </property>
  <property fmtid="{D5CDD505-2E9C-101B-9397-08002B2CF9AE}" pid="38" name="lofTitle">
    <vt:lpwstr>List of Figures</vt:lpwstr>
  </property>
  <property fmtid="{D5CDD505-2E9C-101B-9397-08002B2CF9AE}" pid="39" name="lolItemTemplate">
    <vt:lpwstr>lolItemTitleilistItemTitleDelimt </vt:lpwstr>
  </property>
  <property fmtid="{D5CDD505-2E9C-101B-9397-08002B2CF9AE}" pid="40" name="lolItemTitle">
    <vt:lpwstr/>
  </property>
  <property fmtid="{D5CDD505-2E9C-101B-9397-08002B2CF9AE}" pid="41" name="lolTitle">
    <vt:lpwstr>List of Listings</vt:lpwstr>
  </property>
  <property fmtid="{D5CDD505-2E9C-101B-9397-08002B2CF9AE}" pid="42" name="lotItemTemplate">
    <vt:lpwstr>lotItemTitleilistItemTitleDelimt </vt:lpwstr>
  </property>
  <property fmtid="{D5CDD505-2E9C-101B-9397-08002B2CF9AE}" pid="43" name="lotItemTitle">
    <vt:lpwstr/>
  </property>
  <property fmtid="{D5CDD505-2E9C-101B-9397-08002B2CF9AE}" pid="44" name="lotTitle">
    <vt:lpwstr>List of Tables</vt:lpwstr>
  </property>
  <property fmtid="{D5CDD505-2E9C-101B-9397-08002B2CF9AE}" pid="45" name="lstLabels">
    <vt:lpwstr>arabic</vt:lpwstr>
  </property>
  <property fmtid="{D5CDD505-2E9C-101B-9397-08002B2CF9AE}" pid="46" name="lstPrefix">
    <vt:lpwstr/>
  </property>
  <property fmtid="{D5CDD505-2E9C-101B-9397-08002B2CF9AE}" pid="47" name="lstPrefixTemplate">
    <vt:lpwstr>p i</vt:lpwstr>
  </property>
  <property fmtid="{D5CDD505-2E9C-101B-9397-08002B2CF9AE}" pid="48" name="nameInLink">
    <vt:lpwstr>False</vt:lpwstr>
  </property>
  <property fmtid="{D5CDD505-2E9C-101B-9397-08002B2CF9AE}" pid="49" name="numberSections">
    <vt:lpwstr>False</vt:lpwstr>
  </property>
  <property fmtid="{D5CDD505-2E9C-101B-9397-08002B2CF9AE}" pid="50" name="page-break-before-heading">
    <vt:lpwstr>True</vt:lpwstr>
  </property>
  <property fmtid="{D5CDD505-2E9C-101B-9397-08002B2CF9AE}" pid="51" name="pairDelim">
    <vt:lpwstr>, </vt:lpwstr>
  </property>
  <property fmtid="{D5CDD505-2E9C-101B-9397-08002B2CF9AE}" pid="52" name="rangeDelim">
    <vt:lpwstr>-</vt:lpwstr>
  </property>
  <property fmtid="{D5CDD505-2E9C-101B-9397-08002B2CF9AE}" pid="53" name="refDelim">
    <vt:lpwstr>, </vt:lpwstr>
  </property>
  <property fmtid="{D5CDD505-2E9C-101B-9397-08002B2CF9AE}" pid="54" name="refIndexTemplate">
    <vt:lpwstr>isuf</vt:lpwstr>
  </property>
  <property fmtid="{D5CDD505-2E9C-101B-9397-08002B2CF9AE}" pid="55" name="secHeaderDelim">
    <vt:lpwstr> </vt:lpwstr>
  </property>
  <property fmtid="{D5CDD505-2E9C-101B-9397-08002B2CF9AE}" pid="56" name="secHeaderTemplate">
    <vt:lpwstr>isecHeaderDelim[n]t</vt:lpwstr>
  </property>
  <property fmtid="{D5CDD505-2E9C-101B-9397-08002B2CF9AE}" pid="57" name="secLabels">
    <vt:lpwstr>arabic</vt:lpwstr>
  </property>
  <property fmtid="{D5CDD505-2E9C-101B-9397-08002B2CF9AE}" pid="58" name="secPrefix">
    <vt:lpwstr/>
  </property>
  <property fmtid="{D5CDD505-2E9C-101B-9397-08002B2CF9AE}" pid="59" name="secPrefixTemplate">
    <vt:lpwstr>p i</vt:lpwstr>
  </property>
  <property fmtid="{D5CDD505-2E9C-101B-9397-08002B2CF9AE}" pid="60" name="sectionsDepth">
    <vt:lpwstr>0</vt:lpwstr>
  </property>
  <property fmtid="{D5CDD505-2E9C-101B-9397-08002B2CF9AE}" pid="61" name="shift-heading-level-by">
    <vt:lpwstr>-1</vt:lpwstr>
  </property>
  <property fmtid="{D5CDD505-2E9C-101B-9397-08002B2CF9AE}" pid="62" name="subfigGrid">
    <vt:lpwstr>False</vt:lpwstr>
  </property>
  <property fmtid="{D5CDD505-2E9C-101B-9397-08002B2CF9AE}" pid="63" name="subfigLabels">
    <vt:lpwstr>alpha a</vt:lpwstr>
  </property>
  <property fmtid="{D5CDD505-2E9C-101B-9397-08002B2CF9AE}" pid="64" name="subfigureChildTemplate">
    <vt:lpwstr>i</vt:lpwstr>
  </property>
  <property fmtid="{D5CDD505-2E9C-101B-9397-08002B2CF9AE}" pid="65" name="subfigureRefIndexTemplate">
    <vt:lpwstr>isuf (s)</vt:lpwstr>
  </property>
  <property fmtid="{D5CDD505-2E9C-101B-9397-08002B2CF9AE}" pid="66" name="subfigureTemplate">
    <vt:lpwstr>figureTitle ititleDelim t. ccs</vt:lpwstr>
  </property>
  <property fmtid="{D5CDD505-2E9C-101B-9397-08002B2CF9AE}" pid="67" name="summary">
    <vt:lpwstr>受信スレッドモジュール。</vt:lpwstr>
  </property>
  <property fmtid="{D5CDD505-2E9C-101B-9397-08002B2CF9AE}" pid="68" name="tableEqns">
    <vt:lpwstr>False</vt:lpwstr>
  </property>
  <property fmtid="{D5CDD505-2E9C-101B-9397-08002B2CF9AE}" pid="69" name="tableTemplate">
    <vt:lpwstr>tableTitle ititleDelim t</vt:lpwstr>
  </property>
  <property fmtid="{D5CDD505-2E9C-101B-9397-08002B2CF9AE}" pid="70" name="tableTitle">
    <vt:lpwstr>Table</vt:lpwstr>
  </property>
  <property fmtid="{D5CDD505-2E9C-101B-9397-08002B2CF9AE}" pid="71" name="tblLabels">
    <vt:lpwstr>arabic</vt:lpwstr>
  </property>
  <property fmtid="{D5CDD505-2E9C-101B-9397-08002B2CF9AE}" pid="72" name="tblPrefix">
    <vt:lpwstr/>
  </property>
  <property fmtid="{D5CDD505-2E9C-101B-9397-08002B2CF9AE}" pid="73" name="tblPrefixTemplate">
    <vt:lpwstr>p i</vt:lpwstr>
  </property>
  <property fmtid="{D5CDD505-2E9C-101B-9397-08002B2CF9AE}" pid="74" name="titleDelim">
    <vt:lpwstr>:</vt:lpwstr>
  </property>
  <property fmtid="{D5CDD505-2E9C-101B-9397-08002B2CF9AE}" pid="75" name="toc">
    <vt:lpwstr>True</vt:lpwstr>
  </property>
  <property fmtid="{D5CDD505-2E9C-101B-9397-08002B2CF9AE}" pid="76" name="toc-title">
    <vt:lpwstr>目次</vt:lpwstr>
  </property>
</Properties>
</file>