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2902476"/>
            <wp:effectExtent b="0" l="0" r="0" t="0"/>
            <wp:docPr descr="PotrContext_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ee4386d1193eb26a0eb963d7de16f3235373c48d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9024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PotrContext_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100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allback"/>
    <w:p>
      <w:pPr>
        <w:pStyle w:val="2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22"/>
    <w:bookmarkStart w:id="23" w:name="recv_thread"/>
    <w:p>
      <w:pPr>
        <w:pStyle w:val="2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23"/>
    <w:bookmarkStart w:id="24" w:name="health_thread"/>
    <w:p>
      <w:pPr>
        <w:pStyle w:val="2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24"/>
    <w:bookmarkStart w:id="25" w:name="health_mutex"/>
    <w:p>
      <w:pPr>
        <w:pStyle w:val="2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25"/>
    <w:bookmarkStart w:id="26" w:name="health_wakeup"/>
    <w:p>
      <w:pPr>
        <w:pStyle w:val="2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26"/>
    <w:bookmarkStart w:id="27" w:name="service"/>
    <w:p>
      <w:pPr>
        <w:pStyle w:val="2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27"/>
    <w:bookmarkStart w:id="28" w:name="global"/>
    <w:p>
      <w:pPr>
        <w:pStyle w:val="2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28"/>
    <w:bookmarkStart w:id="29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p>
      <w:r>
        <w:br w:type="page"/>
      </w:r>
    </w:p>
    <w:bookmarkEnd w:id="29"/>
    <w:bookmarkStart w:id="30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30"/>
    <w:bookmarkStart w:id="31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31"/>
    <w:bookmarkStart w:id="32" w:name="sock"/>
    <w:p>
      <w:pPr>
        <w:pStyle w:val="2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32"/>
    <w:bookmarkStart w:id="33" w:name="n_path"/>
    <w:p>
      <w:pPr>
        <w:pStyle w:val="2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33"/>
    <w:bookmarkStart w:id="3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4"/>
    <w:bookmarkStart w:id="35" w:name="health_running"/>
    <w:p>
      <w:pPr>
        <w:pStyle w:val="2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5"/>
    <w:bookmarkStart w:id="36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36"/>
    <w:bookmarkStart w:id="37" w:name="role"/>
    <w:p>
      <w:pPr>
        <w:pStyle w:val="2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p>
      <w:r>
        <w:br w:type="page"/>
      </w:r>
    </w:p>
    <w:bookmarkEnd w:id="37"/>
    <w:bookmarkStart w:id="38" w:name="src_addr_resolved"/>
    <w:p>
      <w:pPr>
        <w:pStyle w:val="2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38"/>
    <w:bookmarkStart w:id="39" w:name="dst_addr_resolved"/>
    <w:p>
      <w:pPr>
        <w:pStyle w:val="2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39"/>
    <w:bookmarkStart w:id="40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40"/>
    <w:bookmarkStart w:id="41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41"/>
    <w:bookmarkStart w:id="42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2"/>
    <w:bookmarkStart w:id="43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3"/>
    <w:bookmarkStart w:id="44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44"/>
    <w:bookmarkStart w:id="45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45"/>
    <w:bookmarkStart w:id="46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6"/>
    <w:bookmarkStart w:id="47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7"/>
    <w:bookmarkStart w:id="48" w:name="peer_port"/>
    <w:p>
      <w:pPr>
        <w:pStyle w:val="2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48"/>
    <w:bookmarkStart w:id="49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9"/>
    <w:bookmarkStart w:id="50" w:name="pad_lastrecv"/>
    <w:p>
      <w:pPr>
        <w:pStyle w:val="2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50"/>
    <w:bookmarkStart w:id="51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51"/>
    <w:bookmarkStart w:id="52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52"/>
    <w:bookmarkStart w:id="53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53"/>
    <w:bookmarkStart w:id="54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54"/>
    <w:bookmarkStart w:id="55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5"/>
    <w:bookmarkStart w:id="56" w:name="pad_frag"/>
    <w:p>
      <w:pPr>
        <w:pStyle w:val="2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56"/>
    <w:bookmarkStart w:id="57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57"/>
    <w:bookmarkStart w:id="58" w:name="compress_buf"/>
    <w:p>
      <w:pPr>
        <w:pStyle w:val="2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8"/>
    <w:bookmarkStart w:id="59" w:name="compress_buf_size"/>
    <w:p>
      <w:pPr>
        <w:pStyle w:val="2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59"/>
    <w:bookmarkStart w:id="60" w:name="crypto_buf"/>
    <w:p>
      <w:pPr>
        <w:pStyle w:val="2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60"/>
    <w:bookmarkStart w:id="61" w:name="crypto_buf_size"/>
    <w:p>
      <w:pPr>
        <w:pStyle w:val="2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p>
      <w:r>
        <w:br w:type="page"/>
      </w:r>
    </w:p>
    <w:bookmarkEnd w:id="61"/>
    <w:bookmarkStart w:id="62" w:name="recv_buf"/>
    <w:p>
      <w:pPr>
        <w:pStyle w:val="2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62"/>
    <w:bookmarkStart w:id="63" w:name="send_wire_buf"/>
    <w:p>
      <w:pPr>
        <w:pStyle w:val="2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63"/>
    <w:bookmarkStart w:id="64" w:name="send_thread"/>
    <w:p>
      <w:pPr>
        <w:pStyle w:val="2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64"/>
    <w:bookmarkStart w:id="65" w:name="send_thread_running"/>
    <w:p>
      <w:pPr>
        <w:pStyle w:val="2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65"/>
    <w:bookmarkStart w:id="66" w:name="pad_send_thread"/>
    <w:p>
      <w:pPr>
        <w:pStyle w:val="2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66"/>
    <w:bookmarkStart w:id="67" w:name="last_send_ms"/>
    <w:p>
      <w:pPr>
        <w:pStyle w:val="2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67"/>
    <w:bookmarkStart w:id="68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68"/>
    <w:bookmarkStart w:id="69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p>
      <w:r>
        <w:br w:type="page"/>
      </w:r>
    </w:p>
    <w:bookmarkEnd w:id="69"/>
    <w:bookmarkStart w:id="70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70"/>
    <w:bookmarkStart w:id="71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71"/>
    <w:bookmarkStart w:id="72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72"/>
    <w:bookmarkStart w:id="73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73"/>
    <w:bookmarkStart w:id="74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74"/>
    <w:bookmarkStart w:id="75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75"/>
    <w:bookmarkStart w:id="76" w:name="send_queue"/>
    <w:p>
      <w:pPr>
        <w:pStyle w:val="2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76"/>
    <w:bookmarkStart w:id="77" w:name="is_multi_peer"/>
    <w:p>
      <w:pPr>
        <w:pStyle w:val="2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p>
      <w:r>
        <w:br w:type="page"/>
      </w:r>
    </w:p>
    <w:bookmarkEnd w:id="77"/>
    <w:bookmarkStart w:id="78" w:name="pad_multi_peer"/>
    <w:p>
      <w:pPr>
        <w:pStyle w:val="2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78"/>
    <w:bookmarkStart w:id="79" w:name="peers"/>
    <w:p>
      <w:pPr>
        <w:pStyle w:val="2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79"/>
    <w:bookmarkStart w:id="80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80"/>
    <w:bookmarkStart w:id="81" w:name="n_peers"/>
    <w:p>
      <w:pPr>
        <w:pStyle w:val="2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81"/>
    <w:bookmarkStart w:id="82" w:name="peers_mutex"/>
    <w:p>
      <w:pPr>
        <w:pStyle w:val="2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82"/>
    <w:bookmarkStart w:id="83" w:name="next_peer_id"/>
    <w:p>
      <w:pPr>
        <w:pStyle w:val="2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83"/>
    <w:bookmarkStart w:id="84" w:name="tcp_listen_sock"/>
    <w:p>
      <w:pPr>
        <w:pStyle w:val="2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84"/>
    <w:bookmarkStart w:id="85" w:name="tcp_conn_fd"/>
    <w:p>
      <w:pPr>
        <w:pStyle w:val="2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p>
      <w:r>
        <w:br w:type="page"/>
      </w:r>
    </w:p>
    <w:bookmarkEnd w:id="85"/>
    <w:bookmarkStart w:id="86" w:name="tcp_active_paths"/>
    <w:p>
      <w:pPr>
        <w:pStyle w:val="2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86"/>
    <w:bookmarkStart w:id="87" w:name="pad_tcp_connected"/>
    <w:p>
      <w:pPr>
        <w:pStyle w:val="2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87"/>
    <w:bookmarkStart w:id="88" w:name="tcp_send_mutex"/>
    <w:p>
      <w:pPr>
        <w:pStyle w:val="2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88"/>
    <w:bookmarkStart w:id="89" w:name="recv_window_mutex"/>
    <w:p>
      <w:pPr>
        <w:pStyle w:val="2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89"/>
    <w:bookmarkStart w:id="90" w:name="connect_thread"/>
    <w:p>
      <w:pPr>
        <w:pStyle w:val="2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90"/>
    <w:bookmarkStart w:id="91" w:name="connect_thread_running"/>
    <w:p>
      <w:pPr>
        <w:pStyle w:val="2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91"/>
    <w:bookmarkStart w:id="92" w:name="tcp_state_mutex"/>
    <w:p>
      <w:pPr>
        <w:pStyle w:val="2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p>
      <w:r>
        <w:br w:type="page"/>
      </w:r>
    </w:p>
    <w:bookmarkEnd w:id="92"/>
    <w:bookmarkStart w:id="93" w:name="tcp_state_cv"/>
    <w:p>
      <w:pPr>
        <w:pStyle w:val="2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93"/>
    <w:bookmarkStart w:id="94" w:name="tcp_last_ping_recv_ms"/>
    <w:p>
      <w:pPr>
        <w:pStyle w:val="2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4"/>
    <w:bookmarkStart w:id="95" w:name="tcp_last_ping_req_recv_ms"/>
    <w:p>
      <w:pPr>
        <w:pStyle w:val="2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5"/>
    <w:bookmarkStart w:id="96" w:name="buf_full_suppress_cnt"/>
    <w:p>
      <w:pPr>
        <w:pStyle w:val="2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96"/>
    <w:bookmarkStart w:id="97" w:name="session_establish_mutex"/>
    <w:p>
      <w:pPr>
        <w:pStyle w:val="2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97"/>
    <w:bookmarkStart w:id="98" w:name="tcp_first_pkt_buf"/>
    <w:p>
      <w:pPr>
        <w:pStyle w:val="2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98"/>
    <w:bookmarkStart w:id="99" w:name="tcp_first_pkt_len"/>
    <w:p>
      <w:pPr>
        <w:pStyle w:val="2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99"/>
    <w:bookmarkEnd w:id="10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PotrContext_</dc:title>
  <dc:creator>doxygen and doxybook2</dc:creator>
  <cp:keywords/>
  <dcterms:created xsi:type="dcterms:W3CDTF">2026-04-02T12:29:22Z</dcterms:created>
  <dcterms:modified xsi:type="dcterms:W3CDTF">2026-04-02T12:29:22Z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セッションコンテキスト構造体。PotrHandle の実体。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