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funcman</w:t>
        </w:r>
      </w:hyperlink>
      <w:r>
        <w:t xml:space="preserve"> </w:t>
      </w:r>
      <w:r>
        <w:t xml:space="preserve">     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load-unload-notes.md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動的ライブラリのロード・アンロードに関する実装メモ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(funcman)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2026-04-02T12:28:31Z</dcterms:created>
  <dcterms:modified xsi:type="dcterms:W3CDTF">2026-04-02T12:28:31Z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