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30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funcman/libsrc/funcman/funcman_is_declared_default.c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56976aeeaf9e9f63f2c9ae2b7b72f0998e0317c"/>
    <w:p>
      <w:pPr>
        <w:pStyle w:val="2"/>
      </w:pPr>
      <w:r>
        <w:t xml:space="preserve">funcman/libsrc/funcman/funcman_is_declared_default.c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962275" cy="2343150"/>
            <wp:effectExtent b="0" l="0" r="0" t="0"/>
            <wp:docPr descr="funcman_is_declared_defaul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cdfa067df43723aa7aa8a0836d688b4f93555f3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funcman_is_declared_default.c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funcman_is_declared_default"/>
    <w:p>
      <w:pPr>
        <w:pStyle w:val="2"/>
      </w:pPr>
      <w:r>
        <w:t xml:space="preserve">funcman_is_declared_default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funcman_is_declared_default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p>
      <w:pPr>
        <w:pStyle w:val="af4"/>
      </w:pPr>
      <w:r>
        <w:t xml:space="preserve">lib_name と func_name </w:t>
      </w:r>
      <w:r>
        <w:rPr>
          <w:rFonts w:hint="eastAsia"/>
        </w:rPr>
        <w:t xml:space="preserve">がともに定義ファイルで</w:t>
      </w:r>
      <w:r>
        <w:t xml:space="preserve"> default </w:t>
      </w:r>
      <w:r>
        <w:rPr>
          <w:rFonts w:hint="eastAsia"/>
        </w:rPr>
        <w:t xml:space="preserve">に設定されている場合に</w:t>
      </w:r>
      <w:r>
        <w:t xml:space="preserve"> 1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それ以外の場合は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[in] funcman_object 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明示的デフォルトの場合は</w:t>
      </w:r>
      <w:r>
        <w:t xml:space="preserve"> </w:t>
      </w:r>
      <w:r>
        <w:rPr>
          <w:rFonts w:hint="eastAsia"/>
        </w:rPr>
        <w:t xml:space="preserve">1、それ以外は</w:t>
      </w:r>
      <w:r>
        <w:t xml:space="preserve"> 0。</w:t>
      </w:r>
    </w:p>
    <w:bookmarkEnd w:id="29"/>
    <w:bookmarkStart w:id="34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219325" cy="1581150"/>
            <wp:effectExtent b="0" l="0" r="0" t="0"/>
            <wp:docPr descr="funcman_is_declared_default の呼び出し先" title="" id="31" name="Picture"/>
            <a:graphic>
              <a:graphicData uri="http://schemas.openxmlformats.org/drawingml/2006/picture">
                <pic:pic>
                  <pic:nvPicPr>
                    <pic:cNvPr descr="puml_c7ef30ae89ec8ca76ca1b54caba3c5a1488b8b41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funcman_is_declared_default </w:t>
      </w:r>
      <w:r>
        <w:rPr>
          <w:rFonts w:hint="eastAsia"/>
        </w:rPr>
        <w:t xml:space="preserve">の呼び出し先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30" Target="media/rId30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funcman/libsrc/funcman/funcman_is_declared_default.c</dc:title>
  <dc:creator>doxygen and doxybook2</dc:creator>
  <cp:keywords/>
  <dcterms:created xsi:type="dcterms:W3CDTF">2026-04-02T12:28:17Z</dcterms:created>
  <dcterms:modified xsi:type="dcterms:W3CDTF">2026-04-02T12:28:17Z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が明示的デフォルトかどうかを返します。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